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28777" w14:textId="77777777" w:rsidR="00C155EA" w:rsidRPr="0067773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УТВЕРЖДЕН</w:t>
      </w:r>
    </w:p>
    <w:p w14:paraId="20B39EB9" w14:textId="77777777" w:rsidR="00C155EA" w:rsidRPr="0067773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Постановлением администрации</w:t>
      </w:r>
    </w:p>
    <w:p w14:paraId="25DCE56B" w14:textId="77777777" w:rsidR="00C155EA" w:rsidRPr="0067773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Тайтурского городского поселения </w:t>
      </w:r>
    </w:p>
    <w:p w14:paraId="2659F4EB" w14:textId="77777777" w:rsidR="00C155EA" w:rsidRPr="0067773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Усольского муниципального </w:t>
      </w:r>
    </w:p>
    <w:p w14:paraId="641593F1" w14:textId="77777777" w:rsidR="00C155EA" w:rsidRPr="0067773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района Иркутской области </w:t>
      </w:r>
    </w:p>
    <w:p w14:paraId="2AD963B6" w14:textId="1C0EDAA0" w:rsidR="00C155EA" w:rsidRPr="0067773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от 1</w:t>
      </w:r>
      <w:r w:rsidR="0067773D">
        <w:rPr>
          <w:sz w:val="28"/>
          <w:szCs w:val="28"/>
        </w:rPr>
        <w:t>4</w:t>
      </w:r>
      <w:r w:rsidRPr="0067773D">
        <w:rPr>
          <w:sz w:val="28"/>
          <w:szCs w:val="28"/>
        </w:rPr>
        <w:t>.02.202</w:t>
      </w:r>
      <w:r w:rsidR="0067773D">
        <w:rPr>
          <w:sz w:val="28"/>
          <w:szCs w:val="28"/>
        </w:rPr>
        <w:t>4</w:t>
      </w:r>
      <w:r w:rsidRPr="0067773D">
        <w:rPr>
          <w:sz w:val="28"/>
          <w:szCs w:val="28"/>
        </w:rPr>
        <w:t xml:space="preserve"> года № </w:t>
      </w:r>
      <w:r w:rsidR="0067773D">
        <w:rPr>
          <w:sz w:val="28"/>
          <w:szCs w:val="28"/>
        </w:rPr>
        <w:t>59</w:t>
      </w:r>
      <w:r w:rsidRPr="0067773D">
        <w:rPr>
          <w:sz w:val="28"/>
          <w:szCs w:val="28"/>
        </w:rPr>
        <w:t xml:space="preserve"> </w:t>
      </w:r>
    </w:p>
    <w:p w14:paraId="70D30AD1" w14:textId="77777777" w:rsidR="00C155EA" w:rsidRPr="0067773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6B52DBA0" w14:textId="77777777" w:rsidR="00A37C35" w:rsidRPr="0067773D" w:rsidRDefault="00C155EA" w:rsidP="00A37C35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Г</w:t>
      </w:r>
      <w:r w:rsidR="00AB34EF" w:rsidRPr="0067773D">
        <w:rPr>
          <w:sz w:val="28"/>
          <w:szCs w:val="28"/>
        </w:rPr>
        <w:t xml:space="preserve">одовой </w:t>
      </w:r>
      <w:r w:rsidR="005B4088" w:rsidRPr="0067773D">
        <w:rPr>
          <w:sz w:val="28"/>
          <w:szCs w:val="28"/>
        </w:rPr>
        <w:t xml:space="preserve">отчет о реализации муниципальной программы </w:t>
      </w:r>
    </w:p>
    <w:p w14:paraId="64C071F3" w14:textId="18B219E9" w:rsidR="00CC5F09" w:rsidRPr="0067773D" w:rsidRDefault="00564704" w:rsidP="00A37C35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«</w:t>
      </w:r>
      <w:r w:rsidR="00C440BB" w:rsidRPr="0067773D">
        <w:rPr>
          <w:sz w:val="28"/>
          <w:szCs w:val="28"/>
        </w:rPr>
        <w:t>Развитие культуры и спортивной деятельности на территории Тайтурского городского поселения Усольского муниципального района Иркутской области</w:t>
      </w:r>
      <w:r w:rsidRPr="0067773D">
        <w:rPr>
          <w:sz w:val="28"/>
          <w:szCs w:val="28"/>
        </w:rPr>
        <w:t xml:space="preserve"> на 202</w:t>
      </w:r>
      <w:r w:rsidR="0067773D">
        <w:rPr>
          <w:sz w:val="28"/>
          <w:szCs w:val="28"/>
        </w:rPr>
        <w:t>3</w:t>
      </w:r>
      <w:r w:rsidRPr="0067773D">
        <w:rPr>
          <w:sz w:val="28"/>
          <w:szCs w:val="28"/>
        </w:rPr>
        <w:t>-202</w:t>
      </w:r>
      <w:r w:rsidR="0067773D">
        <w:rPr>
          <w:sz w:val="28"/>
          <w:szCs w:val="28"/>
        </w:rPr>
        <w:t>8</w:t>
      </w:r>
      <w:r w:rsidRPr="0067773D">
        <w:rPr>
          <w:sz w:val="28"/>
          <w:szCs w:val="28"/>
        </w:rPr>
        <w:t xml:space="preserve"> годы»</w:t>
      </w:r>
      <w:r w:rsidR="00A636C8" w:rsidRPr="0067773D">
        <w:rPr>
          <w:sz w:val="28"/>
          <w:szCs w:val="28"/>
        </w:rPr>
        <w:t xml:space="preserve"> </w:t>
      </w:r>
      <w:r w:rsidRPr="0067773D">
        <w:rPr>
          <w:sz w:val="28"/>
          <w:szCs w:val="28"/>
        </w:rPr>
        <w:t>за 202</w:t>
      </w:r>
      <w:r w:rsidR="0067773D">
        <w:rPr>
          <w:sz w:val="28"/>
          <w:szCs w:val="28"/>
        </w:rPr>
        <w:t>3</w:t>
      </w:r>
      <w:r w:rsidRPr="0067773D">
        <w:rPr>
          <w:sz w:val="28"/>
          <w:szCs w:val="28"/>
        </w:rPr>
        <w:t xml:space="preserve"> год</w:t>
      </w:r>
    </w:p>
    <w:p w14:paraId="45E0559D" w14:textId="77777777" w:rsidR="00A37C35" w:rsidRPr="0067773D" w:rsidRDefault="00A37C35" w:rsidP="00A37C35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14:paraId="4A4135CF" w14:textId="66D57871" w:rsidR="00A37C35" w:rsidRPr="00AE4C6E" w:rsidRDefault="00B2695D" w:rsidP="00DA21B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E4C6E">
        <w:rPr>
          <w:sz w:val="28"/>
          <w:szCs w:val="28"/>
        </w:rPr>
        <w:t>В 202</w:t>
      </w:r>
      <w:r w:rsidR="00AE4C6E" w:rsidRPr="00AE4C6E">
        <w:rPr>
          <w:sz w:val="28"/>
          <w:szCs w:val="28"/>
        </w:rPr>
        <w:t>3</w:t>
      </w:r>
      <w:r w:rsidRPr="00AE4C6E">
        <w:rPr>
          <w:sz w:val="28"/>
          <w:szCs w:val="28"/>
        </w:rPr>
        <w:t xml:space="preserve"> году по муниципальной программе «Развитие культуры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AE4C6E" w:rsidRPr="00AE4C6E">
        <w:rPr>
          <w:sz w:val="28"/>
          <w:szCs w:val="28"/>
        </w:rPr>
        <w:t>3</w:t>
      </w:r>
      <w:r w:rsidRPr="00AE4C6E">
        <w:rPr>
          <w:sz w:val="28"/>
          <w:szCs w:val="28"/>
        </w:rPr>
        <w:t>-202</w:t>
      </w:r>
      <w:r w:rsidR="00AE4C6E" w:rsidRPr="00AE4C6E">
        <w:rPr>
          <w:sz w:val="28"/>
          <w:szCs w:val="28"/>
        </w:rPr>
        <w:t>8</w:t>
      </w:r>
      <w:r w:rsidRPr="00AE4C6E">
        <w:rPr>
          <w:sz w:val="28"/>
          <w:szCs w:val="28"/>
        </w:rPr>
        <w:t xml:space="preserve"> годы» выполнены следующие мероприятия:</w:t>
      </w:r>
    </w:p>
    <w:p w14:paraId="42BA34DE" w14:textId="77777777" w:rsidR="00B2695D" w:rsidRPr="0027389E" w:rsidRDefault="00B532AD" w:rsidP="00DA21B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7389E">
        <w:rPr>
          <w:sz w:val="28"/>
          <w:szCs w:val="28"/>
        </w:rPr>
        <w:t>Мероприятие</w:t>
      </w:r>
      <w:r w:rsidR="00003368" w:rsidRPr="0027389E">
        <w:rPr>
          <w:sz w:val="28"/>
          <w:szCs w:val="28"/>
        </w:rPr>
        <w:t xml:space="preserve"> 1</w:t>
      </w:r>
      <w:r w:rsidRPr="0027389E">
        <w:rPr>
          <w:sz w:val="28"/>
          <w:szCs w:val="28"/>
        </w:rPr>
        <w:t xml:space="preserve"> </w:t>
      </w:r>
      <w:r w:rsidR="001168A2" w:rsidRPr="0027389E">
        <w:rPr>
          <w:sz w:val="28"/>
          <w:szCs w:val="28"/>
        </w:rPr>
        <w:t>«</w:t>
      </w:r>
      <w:r w:rsidRPr="0027389E">
        <w:rPr>
          <w:sz w:val="28"/>
          <w:szCs w:val="28"/>
        </w:rPr>
        <w:t>Обеспечение заработной платы сотрудникам и начисление на оплату труда</w:t>
      </w:r>
      <w:r w:rsidR="001168A2" w:rsidRPr="0027389E">
        <w:rPr>
          <w:sz w:val="28"/>
          <w:szCs w:val="28"/>
        </w:rPr>
        <w:t>»:</w:t>
      </w:r>
    </w:p>
    <w:p w14:paraId="7C8B0D59" w14:textId="77777777" w:rsidR="001168A2" w:rsidRPr="0027389E" w:rsidRDefault="001168A2" w:rsidP="00DA21B3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7389E">
        <w:rPr>
          <w:sz w:val="28"/>
          <w:szCs w:val="28"/>
        </w:rPr>
        <w:t>- оплата заработной платы сотрудникам и начисление на оплату труда</w:t>
      </w:r>
    </w:p>
    <w:p w14:paraId="7D8C1454" w14:textId="77777777" w:rsidR="001168A2" w:rsidRPr="0027389E" w:rsidRDefault="001168A2" w:rsidP="00DA21B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7389E">
        <w:rPr>
          <w:sz w:val="28"/>
          <w:szCs w:val="28"/>
        </w:rPr>
        <w:t xml:space="preserve">Мероприятие </w:t>
      </w:r>
      <w:r w:rsidR="00003368" w:rsidRPr="0027389E">
        <w:rPr>
          <w:sz w:val="28"/>
          <w:szCs w:val="28"/>
        </w:rPr>
        <w:t xml:space="preserve">2 </w:t>
      </w:r>
      <w:r w:rsidRPr="0027389E">
        <w:rPr>
          <w:sz w:val="28"/>
          <w:szCs w:val="28"/>
        </w:rPr>
        <w:t>«Закупка товаров, работ и услуг для муниципальных нужд и иные бюджетные ассигнования»:</w:t>
      </w:r>
    </w:p>
    <w:p w14:paraId="392299BE" w14:textId="77777777" w:rsidR="00A25627" w:rsidRPr="00A25627" w:rsidRDefault="001168A2" w:rsidP="00A25627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7389E">
        <w:rPr>
          <w:sz w:val="28"/>
          <w:szCs w:val="28"/>
        </w:rPr>
        <w:t xml:space="preserve">- </w:t>
      </w:r>
      <w:r w:rsidR="00F53D99" w:rsidRPr="0027389E">
        <w:rPr>
          <w:sz w:val="28"/>
          <w:szCs w:val="28"/>
        </w:rPr>
        <w:t>закупка товаров, работ, услуг в сфере информационно-коммуникационных технологий (</w:t>
      </w:r>
      <w:bookmarkStart w:id="0" w:name="_Hlk119241631"/>
      <w:r w:rsidR="0027389E" w:rsidRPr="0027389E">
        <w:rPr>
          <w:bCs/>
          <w:sz w:val="28"/>
          <w:szCs w:val="28"/>
        </w:rPr>
        <w:t xml:space="preserve">Передача не исключительных имущественных прав на право использования программных продуктов; </w:t>
      </w:r>
      <w:r w:rsidR="0027389E" w:rsidRPr="0027389E">
        <w:rPr>
          <w:sz w:val="28"/>
          <w:szCs w:val="28"/>
        </w:rPr>
        <w:t xml:space="preserve">Наполнение, техподдержка, продление действия лицензии хостинга, </w:t>
      </w:r>
      <w:proofErr w:type="spellStart"/>
      <w:r w:rsidR="0027389E" w:rsidRPr="0027389E">
        <w:rPr>
          <w:sz w:val="28"/>
          <w:szCs w:val="28"/>
        </w:rPr>
        <w:t>доминного</w:t>
      </w:r>
      <w:proofErr w:type="spellEnd"/>
      <w:r w:rsidR="0027389E" w:rsidRPr="0027389E">
        <w:rPr>
          <w:sz w:val="28"/>
          <w:szCs w:val="28"/>
        </w:rPr>
        <w:t xml:space="preserve"> имени сайта Тайтурский КСК</w:t>
      </w:r>
      <w:r w:rsidR="0027389E" w:rsidRPr="00A25627">
        <w:rPr>
          <w:sz w:val="28"/>
          <w:szCs w:val="28"/>
        </w:rPr>
        <w:t xml:space="preserve">; Приобретение не исключительного права использования программы для ЭВМ Контур </w:t>
      </w:r>
      <w:proofErr w:type="spellStart"/>
      <w:r w:rsidR="0027389E" w:rsidRPr="00A25627">
        <w:rPr>
          <w:sz w:val="28"/>
          <w:szCs w:val="28"/>
        </w:rPr>
        <w:t>Диадок</w:t>
      </w:r>
      <w:bookmarkEnd w:id="0"/>
      <w:proofErr w:type="spellEnd"/>
      <w:r w:rsidR="0027389E" w:rsidRPr="00A25627">
        <w:rPr>
          <w:sz w:val="28"/>
          <w:szCs w:val="28"/>
        </w:rPr>
        <w:t>; Приобретение картридж</w:t>
      </w:r>
      <w:r w:rsidR="00F53D99" w:rsidRPr="00A25627">
        <w:rPr>
          <w:sz w:val="28"/>
          <w:szCs w:val="28"/>
        </w:rPr>
        <w:t>);</w:t>
      </w:r>
    </w:p>
    <w:p w14:paraId="58EAFC5B" w14:textId="386CF231" w:rsidR="00FB2734" w:rsidRPr="00A25627" w:rsidRDefault="00A25627" w:rsidP="00A25627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A25627">
        <w:rPr>
          <w:sz w:val="28"/>
          <w:szCs w:val="28"/>
        </w:rPr>
        <w:t xml:space="preserve">- </w:t>
      </w:r>
      <w:r w:rsidRPr="00A25627">
        <w:rPr>
          <w:sz w:val="28"/>
          <w:szCs w:val="28"/>
        </w:rPr>
        <w:t xml:space="preserve">Прочая закупка товаров, работ и услуг </w:t>
      </w:r>
      <w:r w:rsidRPr="00A25627">
        <w:rPr>
          <w:sz w:val="28"/>
          <w:szCs w:val="28"/>
        </w:rPr>
        <w:t>(</w:t>
      </w:r>
      <w:r w:rsidR="00FB2734" w:rsidRPr="00A25627">
        <w:rPr>
          <w:sz w:val="28"/>
          <w:szCs w:val="28"/>
        </w:rPr>
        <w:t xml:space="preserve">За услуги по техническому обслуживанию установок пожарной; Услуга по замене блока бесперебойного питания ;Услуга по заправке огнетушителей; Обработка огнезащитным составом деревянных конструкций сцены; Услуга по замене бесперебойного питания; Услуга по предоставлению водителя автобуса категории D; Услуга по предоставлению двух разнорабочих; Услуга по уборке помещения и прилегающей территории; За услуги охраны; Возмещение денежных средств за услуги проведения соревнований; Услуга по изготовлению исполнительной документации (план эвакуации зданий д.Кочерикова, с.Холмушино); </w:t>
      </w:r>
      <w:r w:rsidR="00FB2734" w:rsidRPr="00A25627">
        <w:rPr>
          <w:bCs/>
          <w:sz w:val="28"/>
          <w:szCs w:val="28"/>
        </w:rPr>
        <w:t xml:space="preserve">Оказание услуг по проведению медицинских осмотр работников; </w:t>
      </w:r>
      <w:r w:rsidR="00FB2734" w:rsidRPr="00A25627">
        <w:rPr>
          <w:sz w:val="28"/>
          <w:szCs w:val="28"/>
        </w:rPr>
        <w:t xml:space="preserve">Демонтаж новогодней елки; Услуги по организации курсов повышения квалификации; Проведение предрейсовый медицинский осмотр водителя транспортного средства; </w:t>
      </w:r>
      <w:r w:rsidR="00FB2734" w:rsidRPr="00A25627">
        <w:rPr>
          <w:iCs/>
          <w:sz w:val="28"/>
          <w:szCs w:val="28"/>
        </w:rPr>
        <w:t xml:space="preserve">Оплата за обязательное страхование гражданской ответственности владельцев транспортных средств; приобретение основных средств;  </w:t>
      </w:r>
      <w:r w:rsidR="00FB2734" w:rsidRPr="00A25627">
        <w:rPr>
          <w:sz w:val="28"/>
          <w:szCs w:val="28"/>
        </w:rPr>
        <w:t>Приобретение и доставка угля и</w:t>
      </w:r>
      <w:r w:rsidR="00FB2734" w:rsidRPr="00A25627">
        <w:rPr>
          <w:bCs/>
          <w:sz w:val="28"/>
          <w:szCs w:val="28"/>
        </w:rPr>
        <w:t xml:space="preserve"> ГСМ; Поставка строительных материалов</w:t>
      </w:r>
      <w:r w:rsidRPr="00A25627">
        <w:rPr>
          <w:bCs/>
          <w:sz w:val="28"/>
          <w:szCs w:val="28"/>
        </w:rPr>
        <w:t>;</w:t>
      </w:r>
      <w:r w:rsidR="00FB2734" w:rsidRPr="00A25627">
        <w:rPr>
          <w:bCs/>
          <w:sz w:val="28"/>
          <w:szCs w:val="28"/>
        </w:rPr>
        <w:t xml:space="preserve"> Поставка светодиодных</w:t>
      </w:r>
      <w:r w:rsidR="000B65B8" w:rsidRPr="00A25627">
        <w:rPr>
          <w:bCs/>
          <w:sz w:val="28"/>
          <w:szCs w:val="28"/>
        </w:rPr>
        <w:t>,</w:t>
      </w:r>
      <w:r w:rsidR="00FB2734" w:rsidRPr="00A25627">
        <w:rPr>
          <w:bCs/>
          <w:sz w:val="28"/>
          <w:szCs w:val="28"/>
        </w:rPr>
        <w:t xml:space="preserve"> питьевой воды</w:t>
      </w:r>
      <w:r w:rsidR="000B65B8" w:rsidRPr="00A25627">
        <w:rPr>
          <w:bCs/>
          <w:sz w:val="28"/>
          <w:szCs w:val="28"/>
        </w:rPr>
        <w:t>,</w:t>
      </w:r>
      <w:r w:rsidR="00FB2734" w:rsidRPr="00A25627">
        <w:rPr>
          <w:bCs/>
          <w:sz w:val="28"/>
          <w:szCs w:val="28"/>
        </w:rPr>
        <w:t xml:space="preserve"> канцтоваров</w:t>
      </w:r>
      <w:r w:rsidR="000B65B8" w:rsidRPr="00A25627">
        <w:rPr>
          <w:bCs/>
          <w:sz w:val="28"/>
          <w:szCs w:val="28"/>
        </w:rPr>
        <w:t>,</w:t>
      </w:r>
      <w:r w:rsidR="00FB2734" w:rsidRPr="00A25627">
        <w:rPr>
          <w:bCs/>
          <w:sz w:val="28"/>
          <w:szCs w:val="28"/>
        </w:rPr>
        <w:t xml:space="preserve"> ткани</w:t>
      </w:r>
      <w:r w:rsidR="000B65B8" w:rsidRPr="00A25627">
        <w:rPr>
          <w:bCs/>
          <w:sz w:val="28"/>
          <w:szCs w:val="28"/>
        </w:rPr>
        <w:t>,</w:t>
      </w:r>
      <w:r w:rsidR="00FB2734" w:rsidRPr="00A25627">
        <w:rPr>
          <w:bCs/>
          <w:sz w:val="28"/>
          <w:szCs w:val="28"/>
        </w:rPr>
        <w:t xml:space="preserve"> благодарностей</w:t>
      </w:r>
      <w:r w:rsidRPr="00A25627">
        <w:rPr>
          <w:bCs/>
          <w:sz w:val="28"/>
          <w:szCs w:val="28"/>
        </w:rPr>
        <w:t>)</w:t>
      </w:r>
      <w:r w:rsidR="000B65B8" w:rsidRPr="00A25627">
        <w:rPr>
          <w:bCs/>
          <w:sz w:val="28"/>
          <w:szCs w:val="28"/>
        </w:rPr>
        <w:t>.</w:t>
      </w:r>
    </w:p>
    <w:p w14:paraId="3007149F" w14:textId="1E086F70" w:rsidR="00003368" w:rsidRPr="00A25627" w:rsidRDefault="0027389E" w:rsidP="00DA21B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A25627">
        <w:rPr>
          <w:color w:val="000000"/>
          <w:sz w:val="28"/>
          <w:szCs w:val="28"/>
        </w:rPr>
        <w:t>Мероприятие 3.</w:t>
      </w:r>
      <w:r w:rsidRPr="00A25627">
        <w:rPr>
          <w:color w:val="000000"/>
          <w:sz w:val="28"/>
          <w:szCs w:val="28"/>
        </w:rPr>
        <w:t xml:space="preserve"> «</w:t>
      </w:r>
      <w:r w:rsidRPr="00A25627">
        <w:rPr>
          <w:color w:val="000000"/>
          <w:sz w:val="28"/>
          <w:szCs w:val="28"/>
        </w:rPr>
        <w:t>Обеспечение коммунальными услугами (электроэнергия)</w:t>
      </w:r>
      <w:r w:rsidRPr="00A25627">
        <w:rPr>
          <w:color w:val="000000"/>
          <w:sz w:val="28"/>
          <w:szCs w:val="28"/>
        </w:rPr>
        <w:t>»</w:t>
      </w:r>
      <w:r w:rsidR="00003368" w:rsidRPr="00A25627">
        <w:rPr>
          <w:sz w:val="28"/>
          <w:szCs w:val="28"/>
        </w:rPr>
        <w:t>:</w:t>
      </w:r>
    </w:p>
    <w:p w14:paraId="25104D97" w14:textId="6A5D80FF" w:rsidR="0027389E" w:rsidRPr="00A25627" w:rsidRDefault="00003368" w:rsidP="0027389E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A25627">
        <w:rPr>
          <w:sz w:val="28"/>
          <w:szCs w:val="28"/>
        </w:rPr>
        <w:lastRenderedPageBreak/>
        <w:t>-</w:t>
      </w:r>
      <w:r w:rsidR="0027389E" w:rsidRPr="00A25627">
        <w:rPr>
          <w:sz w:val="28"/>
          <w:szCs w:val="28"/>
        </w:rPr>
        <w:t xml:space="preserve"> коммунальные услуги;</w:t>
      </w:r>
    </w:p>
    <w:p w14:paraId="7D7D6BE6" w14:textId="77777777" w:rsidR="0027389E" w:rsidRPr="0027389E" w:rsidRDefault="0027389E" w:rsidP="0027389E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7389E">
        <w:rPr>
          <w:sz w:val="28"/>
          <w:szCs w:val="28"/>
        </w:rPr>
        <w:t>- оплата за электроэнергию;</w:t>
      </w:r>
    </w:p>
    <w:p w14:paraId="2B76080B" w14:textId="4E2B3357" w:rsidR="00470E79" w:rsidRPr="0027389E" w:rsidRDefault="0027389E" w:rsidP="0027389E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7389E">
        <w:rPr>
          <w:sz w:val="28"/>
          <w:szCs w:val="28"/>
        </w:rPr>
        <w:t>- вывоз ТБО ООО «РТ-НЭО ИРКУТСК»</w:t>
      </w:r>
      <w:r w:rsidR="00794E86" w:rsidRPr="0027389E">
        <w:rPr>
          <w:bCs/>
          <w:sz w:val="28"/>
          <w:szCs w:val="28"/>
        </w:rPr>
        <w:t>.</w:t>
      </w:r>
    </w:p>
    <w:p w14:paraId="6A1F53D4" w14:textId="64AF958B" w:rsidR="00003368" w:rsidRPr="002B48DA" w:rsidRDefault="00003368" w:rsidP="00DA21B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B48DA">
        <w:rPr>
          <w:sz w:val="28"/>
          <w:szCs w:val="28"/>
        </w:rPr>
        <w:t>Мероприятие 4 «</w:t>
      </w:r>
      <w:r w:rsidR="0027389E" w:rsidRPr="002B48DA">
        <w:rPr>
          <w:color w:val="000000"/>
          <w:sz w:val="28"/>
          <w:szCs w:val="28"/>
        </w:rPr>
        <w:t xml:space="preserve">Разработка проектно-сметной документации по объекту: «Дом культуры на 210 мест в </w:t>
      </w:r>
      <w:proofErr w:type="spellStart"/>
      <w:r w:rsidR="0027389E" w:rsidRPr="002B48DA">
        <w:rPr>
          <w:color w:val="000000"/>
          <w:sz w:val="28"/>
          <w:szCs w:val="28"/>
        </w:rPr>
        <w:t>р.п</w:t>
      </w:r>
      <w:proofErr w:type="spellEnd"/>
      <w:r w:rsidR="0027389E" w:rsidRPr="002B48DA">
        <w:rPr>
          <w:color w:val="000000"/>
          <w:sz w:val="28"/>
          <w:szCs w:val="28"/>
        </w:rPr>
        <w:t>. Тайтурка, Усольского района, Иркутской области»</w:t>
      </w:r>
      <w:r w:rsidRPr="002B48DA">
        <w:rPr>
          <w:sz w:val="28"/>
          <w:szCs w:val="28"/>
        </w:rPr>
        <w:t>»:</w:t>
      </w:r>
    </w:p>
    <w:p w14:paraId="2C1F8295" w14:textId="77777777" w:rsidR="002B48DA" w:rsidRPr="002B48DA" w:rsidRDefault="00003368" w:rsidP="002B48DA">
      <w:pPr>
        <w:pStyle w:val="3"/>
        <w:spacing w:after="0"/>
        <w:ind w:firstLine="709"/>
        <w:jc w:val="both"/>
        <w:rPr>
          <w:sz w:val="28"/>
          <w:szCs w:val="28"/>
        </w:rPr>
      </w:pPr>
      <w:r w:rsidRPr="002B48DA">
        <w:rPr>
          <w:sz w:val="28"/>
          <w:szCs w:val="28"/>
        </w:rPr>
        <w:t xml:space="preserve">-  </w:t>
      </w:r>
      <w:r w:rsidR="002B48DA" w:rsidRPr="002B48DA">
        <w:rPr>
          <w:sz w:val="28"/>
          <w:szCs w:val="28"/>
        </w:rPr>
        <w:t>Инженерно-</w:t>
      </w:r>
      <w:proofErr w:type="spellStart"/>
      <w:r w:rsidR="002B48DA" w:rsidRPr="002B48DA">
        <w:rPr>
          <w:sz w:val="28"/>
          <w:szCs w:val="28"/>
        </w:rPr>
        <w:t>гидрометеологических</w:t>
      </w:r>
      <w:proofErr w:type="spellEnd"/>
      <w:r w:rsidR="002B48DA" w:rsidRPr="002B48DA">
        <w:rPr>
          <w:sz w:val="28"/>
          <w:szCs w:val="28"/>
        </w:rPr>
        <w:t xml:space="preserve"> изыскания по объекту: «Дом культуры на 210 мест в </w:t>
      </w:r>
      <w:proofErr w:type="spellStart"/>
      <w:r w:rsidR="002B48DA" w:rsidRPr="002B48DA">
        <w:rPr>
          <w:sz w:val="28"/>
          <w:szCs w:val="28"/>
        </w:rPr>
        <w:t>р.п</w:t>
      </w:r>
      <w:proofErr w:type="spellEnd"/>
      <w:r w:rsidR="002B48DA" w:rsidRPr="002B48DA">
        <w:rPr>
          <w:sz w:val="28"/>
          <w:szCs w:val="28"/>
        </w:rPr>
        <w:t xml:space="preserve">. Тайтурка, Усольского район, Иркутской области»; </w:t>
      </w:r>
    </w:p>
    <w:p w14:paraId="46F14ABE" w14:textId="77777777" w:rsidR="002B48DA" w:rsidRPr="002B48DA" w:rsidRDefault="002B48DA" w:rsidP="002B48DA">
      <w:pPr>
        <w:pStyle w:val="3"/>
        <w:spacing w:after="0"/>
        <w:ind w:firstLine="709"/>
        <w:jc w:val="both"/>
        <w:rPr>
          <w:sz w:val="28"/>
          <w:szCs w:val="28"/>
        </w:rPr>
      </w:pPr>
      <w:r w:rsidRPr="002B48DA">
        <w:rPr>
          <w:sz w:val="28"/>
          <w:szCs w:val="28"/>
        </w:rPr>
        <w:t xml:space="preserve">- </w:t>
      </w:r>
      <w:r w:rsidRPr="002B48DA">
        <w:rPr>
          <w:sz w:val="28"/>
          <w:szCs w:val="28"/>
        </w:rPr>
        <w:t xml:space="preserve">Инженерно-геологических изыскания по объекту: «Дом культуры на 210 мест в </w:t>
      </w:r>
      <w:proofErr w:type="spellStart"/>
      <w:r w:rsidRPr="002B48DA">
        <w:rPr>
          <w:sz w:val="28"/>
          <w:szCs w:val="28"/>
        </w:rPr>
        <w:t>р.п</w:t>
      </w:r>
      <w:proofErr w:type="spellEnd"/>
      <w:r w:rsidRPr="002B48DA">
        <w:rPr>
          <w:sz w:val="28"/>
          <w:szCs w:val="28"/>
        </w:rPr>
        <w:t xml:space="preserve">. Тайтурка, Усольского район, Иркутской области»; </w:t>
      </w:r>
    </w:p>
    <w:p w14:paraId="50C011F3" w14:textId="77777777" w:rsidR="002B48DA" w:rsidRPr="002B48DA" w:rsidRDefault="002B48DA" w:rsidP="002B48DA">
      <w:pPr>
        <w:pStyle w:val="3"/>
        <w:spacing w:after="0"/>
        <w:ind w:firstLine="709"/>
        <w:jc w:val="both"/>
        <w:rPr>
          <w:sz w:val="28"/>
          <w:szCs w:val="28"/>
        </w:rPr>
      </w:pPr>
      <w:r w:rsidRPr="002B48DA">
        <w:rPr>
          <w:sz w:val="28"/>
          <w:szCs w:val="28"/>
        </w:rPr>
        <w:t xml:space="preserve">- </w:t>
      </w:r>
      <w:r w:rsidRPr="002B48DA">
        <w:rPr>
          <w:sz w:val="28"/>
          <w:szCs w:val="28"/>
        </w:rPr>
        <w:t>Инженерно-</w:t>
      </w:r>
      <w:proofErr w:type="spellStart"/>
      <w:r w:rsidRPr="002B48DA">
        <w:rPr>
          <w:sz w:val="28"/>
          <w:szCs w:val="28"/>
        </w:rPr>
        <w:t>гидрометеологических</w:t>
      </w:r>
      <w:proofErr w:type="spellEnd"/>
      <w:r w:rsidRPr="002B48DA">
        <w:rPr>
          <w:sz w:val="28"/>
          <w:szCs w:val="28"/>
        </w:rPr>
        <w:t xml:space="preserve"> изыскания по объекту: «Дом культуры на 210 мест в </w:t>
      </w:r>
      <w:proofErr w:type="spellStart"/>
      <w:r w:rsidRPr="002B48DA">
        <w:rPr>
          <w:sz w:val="28"/>
          <w:szCs w:val="28"/>
        </w:rPr>
        <w:t>р.п</w:t>
      </w:r>
      <w:proofErr w:type="spellEnd"/>
      <w:r w:rsidRPr="002B48DA">
        <w:rPr>
          <w:sz w:val="28"/>
          <w:szCs w:val="28"/>
        </w:rPr>
        <w:t xml:space="preserve">. Тайтурка, Усольского район, Иркутской области»; </w:t>
      </w:r>
    </w:p>
    <w:p w14:paraId="730583CD" w14:textId="77777777" w:rsidR="002B48DA" w:rsidRPr="002B48DA" w:rsidRDefault="002B48DA" w:rsidP="002B48DA">
      <w:pPr>
        <w:pStyle w:val="3"/>
        <w:spacing w:after="0"/>
        <w:ind w:firstLine="709"/>
        <w:jc w:val="both"/>
        <w:rPr>
          <w:sz w:val="28"/>
          <w:szCs w:val="28"/>
        </w:rPr>
      </w:pPr>
      <w:r w:rsidRPr="002B48DA">
        <w:rPr>
          <w:sz w:val="28"/>
          <w:szCs w:val="28"/>
        </w:rPr>
        <w:t xml:space="preserve">- </w:t>
      </w:r>
      <w:r w:rsidRPr="002B48DA">
        <w:rPr>
          <w:sz w:val="28"/>
          <w:szCs w:val="28"/>
        </w:rPr>
        <w:t xml:space="preserve">Инженерно-экологических изыскания по объекту: «Дом культуры на 210 мест в </w:t>
      </w:r>
      <w:proofErr w:type="spellStart"/>
      <w:r w:rsidRPr="002B48DA">
        <w:rPr>
          <w:sz w:val="28"/>
          <w:szCs w:val="28"/>
        </w:rPr>
        <w:t>р.п</w:t>
      </w:r>
      <w:proofErr w:type="spellEnd"/>
      <w:r w:rsidRPr="002B48DA">
        <w:rPr>
          <w:sz w:val="28"/>
          <w:szCs w:val="28"/>
        </w:rPr>
        <w:t xml:space="preserve">. Тайтурка, Усольского район, Иркутской области»; </w:t>
      </w:r>
    </w:p>
    <w:p w14:paraId="53BDD558" w14:textId="77777777" w:rsidR="002B48DA" w:rsidRPr="002B48DA" w:rsidRDefault="002B48DA" w:rsidP="002B48DA">
      <w:pPr>
        <w:pStyle w:val="3"/>
        <w:spacing w:after="0"/>
        <w:ind w:firstLine="709"/>
        <w:jc w:val="both"/>
        <w:rPr>
          <w:sz w:val="28"/>
          <w:szCs w:val="28"/>
        </w:rPr>
      </w:pPr>
      <w:r w:rsidRPr="002B48DA">
        <w:rPr>
          <w:sz w:val="28"/>
          <w:szCs w:val="28"/>
        </w:rPr>
        <w:t xml:space="preserve">- </w:t>
      </w:r>
      <w:r w:rsidRPr="002B48DA">
        <w:rPr>
          <w:sz w:val="28"/>
          <w:szCs w:val="28"/>
        </w:rPr>
        <w:t xml:space="preserve">Инженерно-геофизических изыскания по объекту: «Дом культуры на 210 мест в </w:t>
      </w:r>
      <w:proofErr w:type="spellStart"/>
      <w:r w:rsidRPr="002B48DA">
        <w:rPr>
          <w:sz w:val="28"/>
          <w:szCs w:val="28"/>
        </w:rPr>
        <w:t>р.п</w:t>
      </w:r>
      <w:proofErr w:type="spellEnd"/>
      <w:r w:rsidRPr="002B48DA">
        <w:rPr>
          <w:sz w:val="28"/>
          <w:szCs w:val="28"/>
        </w:rPr>
        <w:t xml:space="preserve">. Тайтурка, Усольского район, Иркутской области»; </w:t>
      </w:r>
    </w:p>
    <w:p w14:paraId="4EDFD0F2" w14:textId="2F841B35" w:rsidR="00003368" w:rsidRPr="002B48DA" w:rsidRDefault="002B48DA" w:rsidP="002B48DA">
      <w:pPr>
        <w:pStyle w:val="3"/>
        <w:spacing w:after="0"/>
        <w:ind w:firstLine="709"/>
        <w:jc w:val="both"/>
        <w:rPr>
          <w:sz w:val="28"/>
          <w:szCs w:val="28"/>
        </w:rPr>
      </w:pPr>
      <w:r w:rsidRPr="002B48DA">
        <w:rPr>
          <w:sz w:val="28"/>
          <w:szCs w:val="28"/>
        </w:rPr>
        <w:t xml:space="preserve">- </w:t>
      </w:r>
      <w:r w:rsidRPr="002B48DA">
        <w:rPr>
          <w:sz w:val="28"/>
          <w:szCs w:val="28"/>
        </w:rPr>
        <w:t xml:space="preserve">Производство проектно-сметной документации по объекту: «Дом культуры на 210 мест в </w:t>
      </w:r>
      <w:proofErr w:type="spellStart"/>
      <w:r w:rsidRPr="002B48DA">
        <w:rPr>
          <w:sz w:val="28"/>
          <w:szCs w:val="28"/>
        </w:rPr>
        <w:t>р.п</w:t>
      </w:r>
      <w:proofErr w:type="spellEnd"/>
      <w:r w:rsidRPr="002B48DA">
        <w:rPr>
          <w:sz w:val="28"/>
          <w:szCs w:val="28"/>
        </w:rPr>
        <w:t>. Тайтурка, Усольского район, Иркутской области»</w:t>
      </w:r>
      <w:r w:rsidR="007F6F43" w:rsidRPr="002B48DA">
        <w:rPr>
          <w:sz w:val="28"/>
          <w:szCs w:val="28"/>
        </w:rPr>
        <w:t>.</w:t>
      </w:r>
      <w:r w:rsidR="007F6F43" w:rsidRPr="002B48DA">
        <w:rPr>
          <w:color w:val="FF0000"/>
          <w:sz w:val="28"/>
          <w:szCs w:val="28"/>
        </w:rPr>
        <w:t xml:space="preserve"> </w:t>
      </w:r>
    </w:p>
    <w:p w14:paraId="7B5FA116" w14:textId="77777777" w:rsidR="00003368" w:rsidRPr="002B48DA" w:rsidRDefault="00003368" w:rsidP="00DA21B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B48DA">
        <w:rPr>
          <w:sz w:val="28"/>
          <w:szCs w:val="28"/>
        </w:rPr>
        <w:t>Мероприятие 5 «Уплата налогов, сборов и иных платежей»:</w:t>
      </w:r>
    </w:p>
    <w:p w14:paraId="1EB3CCA5" w14:textId="77777777" w:rsidR="00003368" w:rsidRPr="002B48DA" w:rsidRDefault="00003368" w:rsidP="00DA21B3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Cs/>
          <w:sz w:val="28"/>
          <w:szCs w:val="28"/>
        </w:rPr>
      </w:pPr>
      <w:r w:rsidRPr="002B48DA">
        <w:rPr>
          <w:sz w:val="28"/>
          <w:szCs w:val="28"/>
        </w:rPr>
        <w:t xml:space="preserve">- </w:t>
      </w:r>
      <w:r w:rsidR="00106AC8" w:rsidRPr="002B48DA">
        <w:rPr>
          <w:bCs/>
          <w:sz w:val="28"/>
          <w:szCs w:val="28"/>
        </w:rPr>
        <w:t xml:space="preserve">оплата транспортного налога; </w:t>
      </w:r>
    </w:p>
    <w:p w14:paraId="632F2137" w14:textId="77777777" w:rsidR="002B48DA" w:rsidRPr="002B48DA" w:rsidRDefault="00106AC8" w:rsidP="00DA21B3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B48DA">
        <w:rPr>
          <w:bCs/>
          <w:sz w:val="28"/>
          <w:szCs w:val="28"/>
        </w:rPr>
        <w:t>- п</w:t>
      </w:r>
      <w:r w:rsidRPr="002B48DA">
        <w:rPr>
          <w:sz w:val="28"/>
          <w:szCs w:val="28"/>
        </w:rPr>
        <w:t>ении</w:t>
      </w:r>
      <w:r w:rsidR="002B48DA">
        <w:rPr>
          <w:sz w:val="28"/>
          <w:szCs w:val="28"/>
        </w:rPr>
        <w:t>;</w:t>
      </w:r>
    </w:p>
    <w:p w14:paraId="72BE8EF6" w14:textId="4D95CC44" w:rsidR="00106AC8" w:rsidRPr="002B48DA" w:rsidRDefault="002B48DA" w:rsidP="00DA21B3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B48DA">
        <w:rPr>
          <w:sz w:val="28"/>
          <w:szCs w:val="28"/>
        </w:rPr>
        <w:t xml:space="preserve">- </w:t>
      </w:r>
      <w:r>
        <w:rPr>
          <w:sz w:val="28"/>
          <w:szCs w:val="28"/>
        </w:rPr>
        <w:t>а</w:t>
      </w:r>
      <w:r w:rsidRPr="002B48DA">
        <w:rPr>
          <w:sz w:val="28"/>
          <w:szCs w:val="28"/>
        </w:rPr>
        <w:t>дминистративный штраф</w:t>
      </w:r>
      <w:r w:rsidR="00106AC8" w:rsidRPr="002B48DA">
        <w:rPr>
          <w:sz w:val="28"/>
          <w:szCs w:val="28"/>
        </w:rPr>
        <w:t>.</w:t>
      </w:r>
    </w:p>
    <w:p w14:paraId="137F55FA" w14:textId="4082B091" w:rsidR="00DA21B3" w:rsidRPr="0027389E" w:rsidRDefault="00DA21B3" w:rsidP="00DA21B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7389E">
        <w:rPr>
          <w:sz w:val="28"/>
          <w:szCs w:val="28"/>
        </w:rPr>
        <w:t>Мероприятие 6 «</w:t>
      </w:r>
      <w:r w:rsidR="0027389E" w:rsidRPr="0027389E">
        <w:rPr>
          <w:color w:val="000000"/>
          <w:sz w:val="28"/>
          <w:szCs w:val="28"/>
        </w:rPr>
        <w:t>Расходы бюджета Тайтурского городского поселения Усольского муниципального района Иркутской области на софинансирование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</w:r>
      <w:r w:rsidRPr="0027389E">
        <w:rPr>
          <w:sz w:val="28"/>
          <w:szCs w:val="28"/>
        </w:rPr>
        <w:t>»:</w:t>
      </w:r>
    </w:p>
    <w:p w14:paraId="17120CCC" w14:textId="04CEB714" w:rsidR="00DA21B3" w:rsidRPr="002B48DA" w:rsidRDefault="00DA21B3" w:rsidP="00DA21B3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2B48DA">
        <w:rPr>
          <w:sz w:val="28"/>
          <w:szCs w:val="28"/>
        </w:rPr>
        <w:t xml:space="preserve">- </w:t>
      </w:r>
      <w:r w:rsidR="002B48DA" w:rsidRPr="002B48DA">
        <w:rPr>
          <w:sz w:val="28"/>
          <w:szCs w:val="28"/>
        </w:rPr>
        <w:t xml:space="preserve">Приобретение мебели для библиотеки, расположенной по адресу: с. Холмушино, ул. Набережная, 86 а </w:t>
      </w:r>
      <w:r w:rsidR="002B48DA" w:rsidRPr="002B48DA">
        <w:rPr>
          <w:sz w:val="28"/>
          <w:szCs w:val="28"/>
        </w:rPr>
        <w:t>(</w:t>
      </w:r>
      <w:r w:rsidR="002B48DA" w:rsidRPr="002B48DA">
        <w:rPr>
          <w:sz w:val="28"/>
          <w:szCs w:val="28"/>
        </w:rPr>
        <w:t>финансирование из областного бюджета по Основному мероприятию "Обеспечение эффективного управления экономическим развитием Иркутской области" – субсидии на реализацию мероприятий перечня проектов народных инициатив; софинансирование из местного бюджета на реализацию мероприятий перечня проектов народных инициатив)</w:t>
      </w:r>
      <w:r w:rsidR="002B48DA">
        <w:rPr>
          <w:sz w:val="28"/>
          <w:szCs w:val="28"/>
        </w:rPr>
        <w:t>.</w:t>
      </w:r>
    </w:p>
    <w:p w14:paraId="1B01747F" w14:textId="20BD1F64" w:rsidR="00695CA0" w:rsidRPr="0067773D" w:rsidRDefault="00695CA0" w:rsidP="00695CA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Анализ целевых показателей муниципальной программы «Развитие культуры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67773D">
        <w:rPr>
          <w:sz w:val="28"/>
          <w:szCs w:val="28"/>
        </w:rPr>
        <w:t>3</w:t>
      </w:r>
      <w:r w:rsidRPr="0067773D">
        <w:rPr>
          <w:sz w:val="28"/>
          <w:szCs w:val="28"/>
        </w:rPr>
        <w:t>-202</w:t>
      </w:r>
      <w:r w:rsidR="0067773D">
        <w:rPr>
          <w:sz w:val="28"/>
          <w:szCs w:val="28"/>
        </w:rPr>
        <w:t>8</w:t>
      </w:r>
      <w:r w:rsidRPr="0067773D">
        <w:rPr>
          <w:sz w:val="28"/>
          <w:szCs w:val="28"/>
        </w:rPr>
        <w:t xml:space="preserve"> годы» за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 xml:space="preserve"> год указан в приложение № 1.</w:t>
      </w:r>
    </w:p>
    <w:p w14:paraId="21DEE5E9" w14:textId="46F8F4EA" w:rsidR="00C10ADF" w:rsidRPr="00A25627" w:rsidRDefault="00C10ADF" w:rsidP="00695CA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25627">
        <w:rPr>
          <w:sz w:val="28"/>
          <w:szCs w:val="28"/>
        </w:rPr>
        <w:t>Нереализованные или реализованные частично мероприятия муниципальной программы «Развитие культуры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A25627" w:rsidRPr="00A25627">
        <w:rPr>
          <w:sz w:val="28"/>
          <w:szCs w:val="28"/>
        </w:rPr>
        <w:t>3</w:t>
      </w:r>
      <w:r w:rsidRPr="00A25627">
        <w:rPr>
          <w:sz w:val="28"/>
          <w:szCs w:val="28"/>
        </w:rPr>
        <w:t>-20</w:t>
      </w:r>
      <w:r w:rsidR="00A25627" w:rsidRPr="00A25627">
        <w:rPr>
          <w:sz w:val="28"/>
          <w:szCs w:val="28"/>
        </w:rPr>
        <w:t>28</w:t>
      </w:r>
      <w:r w:rsidRPr="00A25627">
        <w:rPr>
          <w:sz w:val="28"/>
          <w:szCs w:val="28"/>
        </w:rPr>
        <w:t xml:space="preserve"> годы» за 202</w:t>
      </w:r>
      <w:r w:rsidR="00A25627" w:rsidRPr="00A25627">
        <w:rPr>
          <w:sz w:val="28"/>
          <w:szCs w:val="28"/>
        </w:rPr>
        <w:t>3</w:t>
      </w:r>
      <w:r w:rsidRPr="00A25627">
        <w:rPr>
          <w:sz w:val="28"/>
          <w:szCs w:val="28"/>
        </w:rPr>
        <w:t xml:space="preserve"> год: мероприятие</w:t>
      </w:r>
      <w:r w:rsidR="00A25627" w:rsidRPr="00A25627">
        <w:rPr>
          <w:sz w:val="28"/>
          <w:szCs w:val="28"/>
        </w:rPr>
        <w:t xml:space="preserve"> 4 «</w:t>
      </w:r>
      <w:r w:rsidR="00A25627" w:rsidRPr="00A25627">
        <w:rPr>
          <w:color w:val="000000"/>
          <w:sz w:val="28"/>
          <w:szCs w:val="28"/>
        </w:rPr>
        <w:t xml:space="preserve">Разработка проектно-сметной документации по объекту: «Дом культуры на 210 </w:t>
      </w:r>
      <w:r w:rsidR="00A25627" w:rsidRPr="00A25627">
        <w:rPr>
          <w:color w:val="000000"/>
          <w:sz w:val="28"/>
          <w:szCs w:val="28"/>
        </w:rPr>
        <w:lastRenderedPageBreak/>
        <w:t xml:space="preserve">мест в </w:t>
      </w:r>
      <w:proofErr w:type="spellStart"/>
      <w:r w:rsidR="00A25627" w:rsidRPr="00A25627">
        <w:rPr>
          <w:color w:val="000000"/>
          <w:sz w:val="28"/>
          <w:szCs w:val="28"/>
        </w:rPr>
        <w:t>р.п</w:t>
      </w:r>
      <w:proofErr w:type="spellEnd"/>
      <w:r w:rsidR="00A25627" w:rsidRPr="00A25627">
        <w:rPr>
          <w:color w:val="000000"/>
          <w:sz w:val="28"/>
          <w:szCs w:val="28"/>
        </w:rPr>
        <w:t>. Тайтурка, Усольского района, Иркутской области»</w:t>
      </w:r>
      <w:r w:rsidR="00A25627" w:rsidRPr="00A25627">
        <w:rPr>
          <w:sz w:val="28"/>
          <w:szCs w:val="28"/>
        </w:rPr>
        <w:t>»:</w:t>
      </w:r>
      <w:r w:rsidR="008D4EE4" w:rsidRPr="00A25627">
        <w:rPr>
          <w:sz w:val="28"/>
          <w:szCs w:val="28"/>
        </w:rPr>
        <w:t xml:space="preserve"> реализовано</w:t>
      </w:r>
      <w:r w:rsidR="00A25627" w:rsidRPr="00A25627">
        <w:rPr>
          <w:sz w:val="28"/>
          <w:szCs w:val="28"/>
        </w:rPr>
        <w:t xml:space="preserve"> частично</w:t>
      </w:r>
      <w:r w:rsidR="008D4EE4" w:rsidRPr="00A25627">
        <w:rPr>
          <w:sz w:val="28"/>
          <w:szCs w:val="28"/>
        </w:rPr>
        <w:t>.</w:t>
      </w:r>
    </w:p>
    <w:p w14:paraId="7F26D0D7" w14:textId="3779FC63" w:rsidR="008D4EE4" w:rsidRPr="0067773D" w:rsidRDefault="00CD3929" w:rsidP="00695CA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25627">
        <w:rPr>
          <w:sz w:val="28"/>
          <w:szCs w:val="28"/>
        </w:rPr>
        <w:t>Анализ объема финансирования муниципальной программы</w:t>
      </w:r>
      <w:r w:rsidRPr="0067773D">
        <w:rPr>
          <w:sz w:val="28"/>
          <w:szCs w:val="28"/>
        </w:rPr>
        <w:t xml:space="preserve"> «Развитие культуры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>-202</w:t>
      </w:r>
      <w:r w:rsidR="0067773D" w:rsidRPr="0067773D">
        <w:rPr>
          <w:sz w:val="28"/>
          <w:szCs w:val="28"/>
        </w:rPr>
        <w:t>8</w:t>
      </w:r>
      <w:r w:rsidRPr="0067773D">
        <w:rPr>
          <w:sz w:val="28"/>
          <w:szCs w:val="28"/>
        </w:rPr>
        <w:t xml:space="preserve"> годы» </w:t>
      </w:r>
      <w:r w:rsidR="00401CB4" w:rsidRPr="0067773D">
        <w:rPr>
          <w:sz w:val="28"/>
          <w:szCs w:val="28"/>
        </w:rPr>
        <w:t xml:space="preserve">за счет бюджета Тайтурского городского поселения Усольского муниципального района Иркутской области </w:t>
      </w:r>
      <w:r w:rsidRPr="0067773D">
        <w:rPr>
          <w:sz w:val="28"/>
          <w:szCs w:val="28"/>
        </w:rPr>
        <w:t>за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 xml:space="preserve"> год</w:t>
      </w:r>
      <w:r w:rsidR="00401CB4" w:rsidRPr="0067773D">
        <w:rPr>
          <w:sz w:val="28"/>
          <w:szCs w:val="28"/>
        </w:rPr>
        <w:t xml:space="preserve"> указан в приложение № 2.</w:t>
      </w:r>
    </w:p>
    <w:p w14:paraId="5DAB92C6" w14:textId="47937742" w:rsidR="007C7542" w:rsidRPr="0067773D" w:rsidRDefault="00342FED" w:rsidP="007C7542">
      <w:pPr>
        <w:ind w:firstLine="600"/>
        <w:jc w:val="both"/>
        <w:rPr>
          <w:sz w:val="28"/>
          <w:szCs w:val="28"/>
        </w:rPr>
      </w:pPr>
      <w:r w:rsidRPr="0067773D">
        <w:rPr>
          <w:sz w:val="28"/>
          <w:szCs w:val="28"/>
        </w:rPr>
        <w:t>Оценка эффективности реализации муниципальной программы «Развитие культуры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>-202</w:t>
      </w:r>
      <w:r w:rsidR="0067773D" w:rsidRPr="0067773D">
        <w:rPr>
          <w:sz w:val="28"/>
          <w:szCs w:val="28"/>
        </w:rPr>
        <w:t>8</w:t>
      </w:r>
      <w:r w:rsidRPr="0067773D">
        <w:rPr>
          <w:sz w:val="28"/>
          <w:szCs w:val="28"/>
        </w:rPr>
        <w:t xml:space="preserve"> годы» за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 xml:space="preserve"> год указана в приложение № 3.</w:t>
      </w:r>
    </w:p>
    <w:p w14:paraId="0C536BCB" w14:textId="77777777" w:rsidR="00286489" w:rsidRPr="00286489" w:rsidRDefault="00286489" w:rsidP="00286489">
      <w:pPr>
        <w:ind w:firstLine="600"/>
        <w:jc w:val="both"/>
        <w:rPr>
          <w:sz w:val="28"/>
          <w:szCs w:val="28"/>
        </w:rPr>
      </w:pPr>
      <w:r w:rsidRPr="00286489">
        <w:rPr>
          <w:sz w:val="28"/>
          <w:szCs w:val="28"/>
        </w:rPr>
        <w:t xml:space="preserve">В течение 2023 года в муниципальную программу «Развитие культуры и спортивной деятельности на территории Тайтурского городского поселения Усольского муниципального района Иркутской области на 2023-2028 годы» вносились изменения постановлением администрации  Тайтурского городского поселения Усольского муниципального района Иркутской области от 06.03.2023г. № 70, от 30.06.2023г. № 159, от 29.09.2023г. № 252, от 14.11.2023г. № 339, от 28.12.2023 г. № 405. Основанием для внесения изменений в муниципальную программу «Развитие культуры и спортивной деятельности на территории Тайтурского городского поселения Усольского муниципального района Иркутской области на 2023-2028 годы» является изменение объемов бюджетных ассигнований, направляемых на реализацию программных мероприятий, возникновение необходимости дополнения, исключения программных мероприятий, перераспределение средств между программными мероприятиями. </w:t>
      </w:r>
    </w:p>
    <w:p w14:paraId="483CA0C1" w14:textId="65198C49" w:rsidR="00286489" w:rsidRPr="00E90CF0" w:rsidRDefault="00286489" w:rsidP="0028648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6489">
        <w:rPr>
          <w:bCs/>
          <w:sz w:val="28"/>
          <w:szCs w:val="28"/>
        </w:rPr>
        <w:t>Предложения по дальнейшей реализации муниципальной программы: п</w:t>
      </w:r>
      <w:r w:rsidRPr="00286489">
        <w:rPr>
          <w:bCs/>
          <w:sz w:val="28"/>
        </w:rPr>
        <w:t>родолжить реализацию</w:t>
      </w:r>
      <w:r w:rsidRPr="00286489">
        <w:rPr>
          <w:sz w:val="28"/>
        </w:rPr>
        <w:t xml:space="preserve"> муниципальной подпрограммы </w:t>
      </w:r>
      <w:r w:rsidRPr="00286489">
        <w:rPr>
          <w:sz w:val="28"/>
          <w:szCs w:val="28"/>
        </w:rPr>
        <w:t xml:space="preserve">«Развитие культуры и спортивной деятельности на территории Тайтурского городского поселения Усольского муниципального района Иркутской области на 2023-2028 годы» </w:t>
      </w:r>
      <w:r w:rsidRPr="00286489">
        <w:rPr>
          <w:sz w:val="28"/>
        </w:rPr>
        <w:t>в 2024 году.</w:t>
      </w:r>
    </w:p>
    <w:p w14:paraId="6293C2D1" w14:textId="77777777" w:rsidR="00286489" w:rsidRPr="0067773D" w:rsidRDefault="00286489" w:rsidP="007C7542">
      <w:pPr>
        <w:ind w:firstLine="600"/>
        <w:jc w:val="both"/>
        <w:rPr>
          <w:sz w:val="28"/>
          <w:szCs w:val="28"/>
          <w:highlight w:val="yellow"/>
        </w:rPr>
      </w:pPr>
    </w:p>
    <w:p w14:paraId="6E72A362" w14:textId="77777777" w:rsidR="00181FEE" w:rsidRPr="0067773D" w:rsidRDefault="00181FEE" w:rsidP="00695CA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highlight w:val="yellow"/>
        </w:rPr>
      </w:pPr>
    </w:p>
    <w:p w14:paraId="3EF2CBC1" w14:textId="77777777" w:rsidR="00DA21B3" w:rsidRPr="0067773D" w:rsidRDefault="00DA21B3" w:rsidP="00DA21B3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037F8D59" w14:textId="77777777" w:rsidR="001168A2" w:rsidRPr="0067773D" w:rsidRDefault="001168A2" w:rsidP="00003368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4F5E47D4" w14:textId="77777777" w:rsidR="00AB34EF" w:rsidRPr="0067773D" w:rsidRDefault="00AB34EF" w:rsidP="0000336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highlight w:val="yellow"/>
        </w:rPr>
      </w:pPr>
    </w:p>
    <w:p w14:paraId="6EF66834" w14:textId="77777777" w:rsidR="00C440BB" w:rsidRPr="0067773D" w:rsidRDefault="00C440BB" w:rsidP="00003368">
      <w:pPr>
        <w:ind w:firstLine="709"/>
        <w:jc w:val="both"/>
        <w:rPr>
          <w:sz w:val="28"/>
          <w:szCs w:val="28"/>
          <w:highlight w:val="yellow"/>
        </w:rPr>
      </w:pPr>
    </w:p>
    <w:p w14:paraId="7E088B12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28CC3F3B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3EA2807E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7B28353E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508F72B3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2A301B83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129C4C4E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11280C67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1DCAB1CB" w14:textId="77777777" w:rsidR="00564704" w:rsidRPr="0067773D" w:rsidRDefault="00CD4ECA" w:rsidP="00CD4EC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67773D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Приложение № 1</w:t>
      </w:r>
    </w:p>
    <w:p w14:paraId="04137E35" w14:textId="77777777" w:rsidR="00CD4ECA" w:rsidRPr="0067773D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rFonts w:ascii="Times New Roman CYR" w:hAnsi="Times New Roman CYR" w:cs="Times New Roman CYR"/>
          <w:color w:val="000000"/>
          <w:sz w:val="28"/>
          <w:szCs w:val="28"/>
        </w:rPr>
        <w:t xml:space="preserve">к </w:t>
      </w:r>
      <w:r w:rsidRPr="0067773D">
        <w:rPr>
          <w:sz w:val="28"/>
          <w:szCs w:val="28"/>
        </w:rPr>
        <w:t>годовому отчету о реализации муниципальной</w:t>
      </w:r>
    </w:p>
    <w:p w14:paraId="7ADD7956" w14:textId="77777777" w:rsidR="00CD4ECA" w:rsidRPr="0067773D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программы «Развитие культуры и спортивной </w:t>
      </w:r>
    </w:p>
    <w:p w14:paraId="1D84E064" w14:textId="77777777" w:rsidR="00CD4ECA" w:rsidRPr="0067773D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деятельности на территории Тайтурского городского </w:t>
      </w:r>
    </w:p>
    <w:p w14:paraId="0DA11175" w14:textId="77777777" w:rsidR="00CD4ECA" w:rsidRPr="0067773D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поселения Усольского муниципального района </w:t>
      </w:r>
    </w:p>
    <w:p w14:paraId="772760A9" w14:textId="15A31271" w:rsidR="00CD4ECA" w:rsidRPr="0067773D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Иркутской области на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>-202</w:t>
      </w:r>
      <w:r w:rsidR="0067773D" w:rsidRPr="0067773D">
        <w:rPr>
          <w:sz w:val="28"/>
          <w:szCs w:val="28"/>
        </w:rPr>
        <w:t>8</w:t>
      </w:r>
      <w:r w:rsidRPr="0067773D">
        <w:rPr>
          <w:sz w:val="28"/>
          <w:szCs w:val="28"/>
        </w:rPr>
        <w:t xml:space="preserve"> годы» за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 xml:space="preserve"> год</w:t>
      </w:r>
    </w:p>
    <w:p w14:paraId="3CB42536" w14:textId="77777777" w:rsidR="00CD4ECA" w:rsidRPr="0067773D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66045F28" w14:textId="77777777" w:rsidR="00CD4ECA" w:rsidRPr="0067773D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Анализ целевых показателей муниципальной программы «Развитие культуры</w:t>
      </w:r>
    </w:p>
    <w:p w14:paraId="50C379DE" w14:textId="54E69872" w:rsidR="00CD4ECA" w:rsidRPr="0067773D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>-202</w:t>
      </w:r>
      <w:r w:rsidR="0067773D" w:rsidRPr="0067773D">
        <w:rPr>
          <w:sz w:val="28"/>
          <w:szCs w:val="28"/>
        </w:rPr>
        <w:t xml:space="preserve">8 </w:t>
      </w:r>
      <w:r w:rsidRPr="0067773D">
        <w:rPr>
          <w:sz w:val="28"/>
          <w:szCs w:val="28"/>
        </w:rPr>
        <w:t xml:space="preserve">годы» </w:t>
      </w:r>
    </w:p>
    <w:p w14:paraId="7627088C" w14:textId="390E53BF" w:rsidR="00CD4ECA" w:rsidRPr="0067773D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за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 xml:space="preserve"> год</w:t>
      </w:r>
    </w:p>
    <w:p w14:paraId="527FC6F6" w14:textId="77777777" w:rsidR="00CD4ECA" w:rsidRPr="0067773D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553"/>
        <w:gridCol w:w="737"/>
        <w:gridCol w:w="1276"/>
        <w:gridCol w:w="1277"/>
        <w:gridCol w:w="14"/>
        <w:gridCol w:w="1277"/>
        <w:gridCol w:w="13"/>
        <w:gridCol w:w="1926"/>
      </w:tblGrid>
      <w:tr w:rsidR="00A9607A" w:rsidRPr="00A9607A" w14:paraId="58A600FD" w14:textId="77777777" w:rsidTr="00A9607A">
        <w:trPr>
          <w:trHeight w:val="18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BEFC" w14:textId="77777777" w:rsidR="00A9607A" w:rsidRPr="00A9607A" w:rsidRDefault="00A9607A" w:rsidP="001C437D">
            <w:pPr>
              <w:tabs>
                <w:tab w:val="center" w:pos="4153"/>
                <w:tab w:val="right" w:pos="8306"/>
              </w:tabs>
            </w:pPr>
            <w:r w:rsidRPr="00A9607A">
              <w:t>№</w:t>
            </w:r>
          </w:p>
          <w:p w14:paraId="36AB8770" w14:textId="77777777" w:rsidR="00A9607A" w:rsidRPr="00A9607A" w:rsidRDefault="00A9607A" w:rsidP="001C437D">
            <w:pPr>
              <w:tabs>
                <w:tab w:val="center" w:pos="4153"/>
                <w:tab w:val="right" w:pos="8306"/>
              </w:tabs>
            </w:pPr>
            <w:r w:rsidRPr="00A9607A"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AEDF" w14:textId="77777777" w:rsidR="00A9607A" w:rsidRPr="00A9607A" w:rsidRDefault="00A9607A" w:rsidP="001C437D">
            <w:pPr>
              <w:tabs>
                <w:tab w:val="center" w:pos="4153"/>
                <w:tab w:val="right" w:pos="8306"/>
              </w:tabs>
            </w:pPr>
            <w:r w:rsidRPr="00A9607A">
              <w:t xml:space="preserve">Наименование показателя результативности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A364" w14:textId="77777777" w:rsidR="00A9607A" w:rsidRPr="00A9607A" w:rsidRDefault="00A9607A" w:rsidP="00F8210E">
            <w:r w:rsidRPr="00A9607A">
              <w:t>Ед. изм.</w:t>
            </w:r>
          </w:p>
        </w:tc>
        <w:tc>
          <w:tcPr>
            <w:tcW w:w="2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E8E6" w14:textId="77777777" w:rsidR="00A9607A" w:rsidRPr="00A9607A" w:rsidRDefault="00A9607A" w:rsidP="00F8210E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Значения показателя результативности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BAE4" w14:textId="77777777" w:rsidR="00A9607A" w:rsidRPr="00A9607A" w:rsidRDefault="00A9607A" w:rsidP="00F8210E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Процент выполнения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96FB5" w14:textId="77777777" w:rsidR="00A9607A" w:rsidRPr="00A9607A" w:rsidRDefault="00A9607A" w:rsidP="00F8210E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Пояснения по достигнутым значениям</w:t>
            </w:r>
          </w:p>
        </w:tc>
      </w:tr>
      <w:tr w:rsidR="00A9607A" w:rsidRPr="00A9607A" w14:paraId="71508017" w14:textId="77777777" w:rsidTr="00A9607A">
        <w:trPr>
          <w:trHeight w:val="495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DB80" w14:textId="77777777" w:rsidR="00A9607A" w:rsidRPr="00A9607A" w:rsidRDefault="00A9607A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A56D" w14:textId="77777777" w:rsidR="00A9607A" w:rsidRPr="00A9607A" w:rsidRDefault="00A9607A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1E09" w14:textId="77777777" w:rsidR="00A9607A" w:rsidRPr="00A9607A" w:rsidRDefault="00A9607A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3E80" w14:textId="469E5C30" w:rsidR="00A9607A" w:rsidRPr="00A9607A" w:rsidRDefault="00A9607A" w:rsidP="001C437D">
            <w:pPr>
              <w:tabs>
                <w:tab w:val="center" w:pos="4153"/>
                <w:tab w:val="right" w:pos="8306"/>
              </w:tabs>
            </w:pPr>
            <w:r w:rsidRPr="00A9607A">
              <w:t>План на 2023 год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7876" w14:textId="6BE1C959" w:rsidR="00A9607A" w:rsidRPr="00A9607A" w:rsidRDefault="00A9607A" w:rsidP="001C437D">
            <w:pPr>
              <w:tabs>
                <w:tab w:val="center" w:pos="4153"/>
                <w:tab w:val="right" w:pos="8306"/>
              </w:tabs>
            </w:pPr>
            <w:r w:rsidRPr="00A9607A">
              <w:t>Факт за 2023год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170A" w14:textId="77777777" w:rsidR="00A9607A" w:rsidRPr="00A9607A" w:rsidRDefault="00A9607A" w:rsidP="00F81693">
            <w:r w:rsidRPr="00A9607A">
              <w:t>ст.5/ст.4*100%</w:t>
            </w:r>
          </w:p>
        </w:tc>
        <w:tc>
          <w:tcPr>
            <w:tcW w:w="19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C21D" w14:textId="77777777" w:rsidR="00A9607A" w:rsidRPr="00A9607A" w:rsidRDefault="00A9607A" w:rsidP="001C437D">
            <w:pPr>
              <w:tabs>
                <w:tab w:val="center" w:pos="4153"/>
                <w:tab w:val="right" w:pos="8306"/>
              </w:tabs>
            </w:pPr>
          </w:p>
        </w:tc>
      </w:tr>
      <w:tr w:rsidR="00A9607A" w:rsidRPr="00A9607A" w14:paraId="0D394A50" w14:textId="77777777" w:rsidTr="00A9607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DCFB" w14:textId="77777777" w:rsidR="00A9607A" w:rsidRPr="00A9607A" w:rsidRDefault="00A9607A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4EF1" w14:textId="77777777" w:rsidR="00A9607A" w:rsidRPr="00A9607A" w:rsidRDefault="00A9607A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5184" w14:textId="77777777" w:rsidR="00A9607A" w:rsidRPr="00A9607A" w:rsidRDefault="00A9607A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DFE2" w14:textId="77777777" w:rsidR="00A9607A" w:rsidRPr="00A9607A" w:rsidRDefault="00A9607A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4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E460" w14:textId="77777777" w:rsidR="00A9607A" w:rsidRPr="00A9607A" w:rsidRDefault="00A9607A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19B5" w14:textId="77777777" w:rsidR="00A9607A" w:rsidRPr="00A9607A" w:rsidRDefault="00A9607A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6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FEB6" w14:textId="77777777" w:rsidR="00A9607A" w:rsidRPr="00A9607A" w:rsidRDefault="00A9607A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7</w:t>
            </w:r>
          </w:p>
        </w:tc>
      </w:tr>
      <w:tr w:rsidR="00A9607A" w:rsidRPr="00A9607A" w14:paraId="33E30691" w14:textId="77777777" w:rsidTr="00A9607A">
        <w:trPr>
          <w:trHeight w:val="661"/>
        </w:trPr>
        <w:tc>
          <w:tcPr>
            <w:tcW w:w="963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48965" w14:textId="42A3E597" w:rsidR="00A9607A" w:rsidRPr="00A9607A" w:rsidRDefault="00A9607A" w:rsidP="001C437D">
            <w:pPr>
              <w:pStyle w:val="af8"/>
              <w:numPr>
                <w:ilvl w:val="0"/>
                <w:numId w:val="25"/>
              </w:numPr>
              <w:ind w:left="22" w:firstLine="0"/>
              <w:jc w:val="both"/>
              <w:rPr>
                <w:bCs/>
              </w:rPr>
            </w:pPr>
            <w:r w:rsidRPr="00A9607A">
              <w:rPr>
                <w:bCs/>
              </w:rPr>
              <w:t>Муниципальная программа «Развитие культуры и спортивной деятельности Тайтурского городского поселения Усольского муниципального района Иркутской области на 2023-2028 годы»</w:t>
            </w:r>
          </w:p>
          <w:p w14:paraId="7F77D994" w14:textId="77777777" w:rsidR="00A9607A" w:rsidRPr="00A9607A" w:rsidRDefault="00A9607A" w:rsidP="001C437D">
            <w:pPr>
              <w:tabs>
                <w:tab w:val="center" w:pos="4153"/>
                <w:tab w:val="right" w:pos="8306"/>
              </w:tabs>
              <w:jc w:val="center"/>
              <w:rPr>
                <w:bCs/>
              </w:rPr>
            </w:pPr>
          </w:p>
        </w:tc>
      </w:tr>
      <w:tr w:rsidR="00A9607A" w:rsidRPr="00A9607A" w14:paraId="0703A59E" w14:textId="77777777" w:rsidTr="00A9607A">
        <w:trPr>
          <w:trHeight w:val="112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AFA2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B437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proofErr w:type="gramStart"/>
            <w:r w:rsidRPr="00A9607A">
              <w:t>Увеличение  культурно</w:t>
            </w:r>
            <w:proofErr w:type="gramEnd"/>
            <w:r w:rsidRPr="00A9607A">
              <w:t>-досуговых мероприятий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7E11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3515" w14:textId="4A85138A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377A" w14:textId="04024939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80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CC9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2036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 xml:space="preserve">Достигнуто </w:t>
            </w:r>
          </w:p>
        </w:tc>
      </w:tr>
      <w:tr w:rsidR="00A9607A" w:rsidRPr="00A9607A" w14:paraId="304E6EA0" w14:textId="77777777" w:rsidTr="00A9607A">
        <w:trPr>
          <w:trHeight w:val="8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4463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1.2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6754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proofErr w:type="gramStart"/>
            <w:r w:rsidRPr="00A9607A">
              <w:t>Увеличение  пользователей</w:t>
            </w:r>
            <w:proofErr w:type="gramEnd"/>
            <w:r w:rsidRPr="00A9607A">
              <w:t xml:space="preserve">  библиотек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C16F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707B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D828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119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638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EB51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Достигнуто</w:t>
            </w:r>
          </w:p>
        </w:tc>
      </w:tr>
      <w:tr w:rsidR="00A9607A" w:rsidRPr="00A9607A" w14:paraId="7BFE81B2" w14:textId="77777777" w:rsidTr="00A9607A">
        <w:trPr>
          <w:trHeight w:val="54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F6AEB1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1.3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98897A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 xml:space="preserve"> </w:t>
            </w:r>
            <w:proofErr w:type="gramStart"/>
            <w:r w:rsidRPr="00A9607A">
              <w:t>Увеличение  зрителей</w:t>
            </w:r>
            <w:proofErr w:type="gramEnd"/>
            <w:r w:rsidRPr="00A9607A">
              <w:t xml:space="preserve"> на культурно-досуговых  мероприятия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DEEA9B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Человек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B1B9D" w14:textId="275C53C1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2038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F5809" w14:textId="6C104269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2038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130CD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100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A1903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Достигнуто</w:t>
            </w:r>
          </w:p>
        </w:tc>
      </w:tr>
      <w:tr w:rsidR="00A9607A" w:rsidRPr="00A9607A" w14:paraId="043A593B" w14:textId="77777777" w:rsidTr="00A9607A">
        <w:trPr>
          <w:trHeight w:val="276"/>
        </w:trPr>
        <w:tc>
          <w:tcPr>
            <w:tcW w:w="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C2824C" w14:textId="77777777" w:rsidR="00A9607A" w:rsidRPr="00A9607A" w:rsidRDefault="00A9607A" w:rsidP="00BA0AB6">
            <w:pPr>
              <w:rPr>
                <w:rFonts w:eastAsia="Calibri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0D8888" w14:textId="77777777" w:rsidR="00A9607A" w:rsidRPr="00A9607A" w:rsidRDefault="00A9607A" w:rsidP="00BA0AB6">
            <w:pPr>
              <w:rPr>
                <w:rFonts w:eastAsia="Calibri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3BAB09" w14:textId="77777777" w:rsidR="00A9607A" w:rsidRPr="00A9607A" w:rsidRDefault="00A9607A" w:rsidP="00BA0AB6">
            <w:pPr>
              <w:rPr>
                <w:rFonts w:eastAsia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1D6C1D" w14:textId="77777777" w:rsidR="00A9607A" w:rsidRPr="00A9607A" w:rsidRDefault="00A9607A" w:rsidP="00BA0AB6">
            <w:pPr>
              <w:rPr>
                <w:rFonts w:eastAsia="Calibri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C940F7" w14:textId="77777777" w:rsidR="00A9607A" w:rsidRPr="00A9607A" w:rsidRDefault="00A9607A" w:rsidP="00BA0AB6">
            <w:pPr>
              <w:rPr>
                <w:rFonts w:eastAsia="Calibri"/>
              </w:rPr>
            </w:pPr>
          </w:p>
        </w:tc>
        <w:tc>
          <w:tcPr>
            <w:tcW w:w="1304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CE38EB" w14:textId="77777777" w:rsidR="00A9607A" w:rsidRPr="00A9607A" w:rsidRDefault="00A9607A" w:rsidP="00BA0AB6">
            <w:pPr>
              <w:rPr>
                <w:rFonts w:eastAsia="Calibri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6A6C83" w14:textId="77777777" w:rsidR="00A9607A" w:rsidRPr="00A9607A" w:rsidRDefault="00A9607A" w:rsidP="00BA0AB6">
            <w:pPr>
              <w:rPr>
                <w:rFonts w:eastAsia="Calibri"/>
              </w:rPr>
            </w:pPr>
          </w:p>
        </w:tc>
      </w:tr>
      <w:tr w:rsidR="00A9607A" w:rsidRPr="00A9607A" w14:paraId="71C1FE34" w14:textId="77777777" w:rsidTr="00A9607A">
        <w:trPr>
          <w:trHeight w:val="103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D38C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1.4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74A7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 xml:space="preserve">Увеличение спортивных мероприятий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1FDC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F1B3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0B0A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15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3C26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C84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Достигнуто</w:t>
            </w:r>
          </w:p>
        </w:tc>
      </w:tr>
      <w:tr w:rsidR="00A9607A" w:rsidRPr="00A9607A" w14:paraId="3FFA839A" w14:textId="77777777" w:rsidTr="00A9607A">
        <w:trPr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1152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1.5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3728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 xml:space="preserve">Увеличение детей и молодёжи, </w:t>
            </w:r>
            <w:proofErr w:type="gramStart"/>
            <w:r w:rsidRPr="00A9607A">
              <w:t>занимающихся  спортом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AE21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1576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  <w:jc w:val="both"/>
            </w:pPr>
            <w:r w:rsidRPr="00A9607A">
              <w:t>55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11CE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  <w:jc w:val="both"/>
            </w:pPr>
            <w:r w:rsidRPr="00A9607A">
              <w:t>55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FAE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100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9DE" w14:textId="77777777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Достигнуто</w:t>
            </w:r>
          </w:p>
        </w:tc>
      </w:tr>
      <w:tr w:rsidR="00A9607A" w:rsidRPr="00A9607A" w14:paraId="375A3BE0" w14:textId="77777777" w:rsidTr="00A9607A">
        <w:trPr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C32E" w14:textId="2FB6ECCE" w:rsidR="00A9607A" w:rsidRPr="00A9607A" w:rsidRDefault="00A9607A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1.6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7ACE" w14:textId="79C52F5E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 xml:space="preserve">Доля освоенных денежных средств, запланированных на финансирование мероприятия по разработке проектно-сметной документации, и государственная экспертиза по </w:t>
            </w:r>
            <w:r w:rsidRPr="00A9607A">
              <w:lastRenderedPageBreak/>
              <w:t xml:space="preserve">объекту: «Дом культуры на 210 мест в </w:t>
            </w:r>
            <w:proofErr w:type="spellStart"/>
            <w:r w:rsidRPr="00A9607A">
              <w:t>р.п</w:t>
            </w:r>
            <w:proofErr w:type="spellEnd"/>
            <w:r w:rsidRPr="00A9607A">
              <w:t>. Тайтурка, Усольского района, Иркутской области».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211" w14:textId="37290990" w:rsidR="00A9607A" w:rsidRPr="00A9607A" w:rsidRDefault="00A9607A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669E" w14:textId="504FADBD" w:rsidR="00A9607A" w:rsidRPr="00A9607A" w:rsidRDefault="00A9607A" w:rsidP="00BA0AB6">
            <w:pPr>
              <w:tabs>
                <w:tab w:val="center" w:pos="4153"/>
                <w:tab w:val="right" w:pos="8306"/>
              </w:tabs>
              <w:jc w:val="both"/>
            </w:pPr>
            <w:r w:rsidRPr="00A9607A"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76F8" w14:textId="38C03B22" w:rsidR="00A9607A" w:rsidRPr="00A9607A" w:rsidRDefault="00A9607A" w:rsidP="00BA0AB6">
            <w:pPr>
              <w:tabs>
                <w:tab w:val="center" w:pos="4153"/>
                <w:tab w:val="right" w:pos="8306"/>
              </w:tabs>
              <w:jc w:val="both"/>
            </w:pPr>
            <w:r w:rsidRPr="00A9607A">
              <w:t>80,95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B15" w14:textId="5EFD9156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>80,95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6F1" w14:textId="4F49041B" w:rsidR="00A9607A" w:rsidRPr="00A9607A" w:rsidRDefault="00A9607A" w:rsidP="00BA0AB6">
            <w:pPr>
              <w:tabs>
                <w:tab w:val="center" w:pos="4153"/>
                <w:tab w:val="right" w:pos="8306"/>
              </w:tabs>
            </w:pPr>
            <w:r w:rsidRPr="00A9607A">
              <w:t xml:space="preserve">Достигнуто не полном объеме, услуги по выполнению работ по разработке </w:t>
            </w:r>
            <w:r w:rsidRPr="00A9607A">
              <w:rPr>
                <w:bCs/>
              </w:rPr>
              <w:t>проектно-сметной документации</w:t>
            </w:r>
            <w:r w:rsidRPr="00A9607A">
              <w:rPr>
                <w:bCs/>
              </w:rPr>
              <w:t xml:space="preserve"> капитального </w:t>
            </w:r>
            <w:r w:rsidRPr="00A9607A">
              <w:rPr>
                <w:bCs/>
              </w:rPr>
              <w:lastRenderedPageBreak/>
              <w:t>строительства выполнены не в полном объемы</w:t>
            </w:r>
          </w:p>
        </w:tc>
      </w:tr>
      <w:tr w:rsidR="00A9607A" w:rsidRPr="00A9607A" w14:paraId="0EBC697F" w14:textId="77777777" w:rsidTr="00A9607A">
        <w:trPr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9C6F" w14:textId="38A8308D" w:rsidR="00A9607A" w:rsidRPr="00A9607A" w:rsidRDefault="00A9607A" w:rsidP="00A9607A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lastRenderedPageBreak/>
              <w:t>1.7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2A90" w14:textId="3F57D314" w:rsidR="00A9607A" w:rsidRPr="00A9607A" w:rsidRDefault="00A9607A" w:rsidP="00A9607A">
            <w:pPr>
              <w:tabs>
                <w:tab w:val="center" w:pos="4153"/>
                <w:tab w:val="right" w:pos="8306"/>
              </w:tabs>
            </w:pPr>
            <w:r w:rsidRPr="00A9607A">
              <w:t>Доля освоенных денежных средств, запланированных на софинансирование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0CA" w14:textId="27497B3C" w:rsidR="00A9607A" w:rsidRPr="00A9607A" w:rsidRDefault="00A9607A" w:rsidP="00A9607A">
            <w:pPr>
              <w:tabs>
                <w:tab w:val="center" w:pos="4153"/>
                <w:tab w:val="right" w:pos="8306"/>
              </w:tabs>
              <w:jc w:val="center"/>
            </w:pPr>
            <w:r w:rsidRPr="00A9607A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545A" w14:textId="0EFD0363" w:rsidR="00A9607A" w:rsidRPr="00A9607A" w:rsidRDefault="00A9607A" w:rsidP="00A9607A">
            <w:pPr>
              <w:tabs>
                <w:tab w:val="center" w:pos="4153"/>
                <w:tab w:val="right" w:pos="8306"/>
              </w:tabs>
              <w:jc w:val="both"/>
            </w:pPr>
            <w:r w:rsidRPr="00A9607A"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DAFC" w14:textId="348002C4" w:rsidR="00A9607A" w:rsidRPr="00A9607A" w:rsidRDefault="00A9607A" w:rsidP="00A9607A">
            <w:pPr>
              <w:tabs>
                <w:tab w:val="center" w:pos="4153"/>
                <w:tab w:val="right" w:pos="8306"/>
              </w:tabs>
              <w:jc w:val="both"/>
            </w:pPr>
            <w:r w:rsidRPr="00A9607A">
              <w:t>100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CAAB" w14:textId="11BF7CE3" w:rsidR="00A9607A" w:rsidRPr="00A9607A" w:rsidRDefault="00A9607A" w:rsidP="00A9607A">
            <w:pPr>
              <w:tabs>
                <w:tab w:val="center" w:pos="4153"/>
                <w:tab w:val="right" w:pos="8306"/>
              </w:tabs>
            </w:pPr>
            <w:r w:rsidRPr="00A9607A">
              <w:t>100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2C8" w14:textId="7A26BDA5" w:rsidR="00A9607A" w:rsidRPr="00A9607A" w:rsidRDefault="00A9607A" w:rsidP="00A9607A">
            <w:pPr>
              <w:tabs>
                <w:tab w:val="center" w:pos="4153"/>
                <w:tab w:val="right" w:pos="8306"/>
              </w:tabs>
            </w:pPr>
            <w:r w:rsidRPr="00A9607A">
              <w:t>Достигнуто</w:t>
            </w:r>
          </w:p>
        </w:tc>
      </w:tr>
    </w:tbl>
    <w:p w14:paraId="08978F81" w14:textId="77777777" w:rsidR="00CD4ECA" w:rsidRPr="0067773D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3968F233" w14:textId="77777777" w:rsidR="00CD4ECA" w:rsidRPr="0067773D" w:rsidRDefault="00CD4ECA" w:rsidP="00CD4EC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0A205A0F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162BA886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23ECE390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51E2DEB5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0786A5F7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5399B0E6" w14:textId="77777777" w:rsidR="00564704" w:rsidRPr="0067773D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4A243BEC" w14:textId="77777777" w:rsidR="00CC5F6F" w:rsidRPr="0067773D" w:rsidRDefault="00CC5F6F" w:rsidP="00D47C05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  <w:sectPr w:rsidR="00CC5F6F" w:rsidRPr="0067773D" w:rsidSect="009772B6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6B1BBACD" w14:textId="77777777" w:rsidR="00D47C05" w:rsidRPr="0067773D" w:rsidRDefault="00D47C05" w:rsidP="00D47C05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67773D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Приложение № 2</w:t>
      </w:r>
    </w:p>
    <w:p w14:paraId="21DA4429" w14:textId="77777777" w:rsidR="00D47C05" w:rsidRPr="0067773D" w:rsidRDefault="00D47C05" w:rsidP="00D47C05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rFonts w:ascii="Times New Roman CYR" w:hAnsi="Times New Roman CYR" w:cs="Times New Roman CYR"/>
          <w:color w:val="000000"/>
          <w:sz w:val="28"/>
          <w:szCs w:val="28"/>
        </w:rPr>
        <w:t xml:space="preserve">к </w:t>
      </w:r>
      <w:r w:rsidRPr="0067773D">
        <w:rPr>
          <w:sz w:val="28"/>
          <w:szCs w:val="28"/>
        </w:rPr>
        <w:t>годовому отчету о реализации муниципальной</w:t>
      </w:r>
    </w:p>
    <w:p w14:paraId="4D758BC5" w14:textId="77777777" w:rsidR="00D47C05" w:rsidRPr="0067773D" w:rsidRDefault="00D47C05" w:rsidP="00D47C05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программы «Развитие культуры и спортивной </w:t>
      </w:r>
    </w:p>
    <w:p w14:paraId="317FEB38" w14:textId="77777777" w:rsidR="00D47C05" w:rsidRPr="0067773D" w:rsidRDefault="00D47C05" w:rsidP="00D47C05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деятельности на территории Тайтурского городского </w:t>
      </w:r>
    </w:p>
    <w:p w14:paraId="136F9757" w14:textId="77777777" w:rsidR="00D47C05" w:rsidRPr="0067773D" w:rsidRDefault="00D47C05" w:rsidP="00D47C05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поселения Усольского муниципального района </w:t>
      </w:r>
    </w:p>
    <w:p w14:paraId="3B0DAFD6" w14:textId="7C1DCA44" w:rsidR="00D47C05" w:rsidRPr="0067773D" w:rsidRDefault="00D47C05" w:rsidP="00D47C05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Иркутской области на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>-202</w:t>
      </w:r>
      <w:r w:rsidR="0067773D" w:rsidRPr="0067773D">
        <w:rPr>
          <w:sz w:val="28"/>
          <w:szCs w:val="28"/>
        </w:rPr>
        <w:t>8</w:t>
      </w:r>
      <w:r w:rsidRPr="0067773D">
        <w:rPr>
          <w:sz w:val="28"/>
          <w:szCs w:val="28"/>
        </w:rPr>
        <w:t xml:space="preserve"> годы» за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 xml:space="preserve"> год</w:t>
      </w:r>
    </w:p>
    <w:p w14:paraId="171F664F" w14:textId="77777777" w:rsidR="00FB1651" w:rsidRPr="0067773D" w:rsidRDefault="00FB1651" w:rsidP="00C621E7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14:paraId="2AA495B4" w14:textId="77777777" w:rsidR="00584FC4" w:rsidRPr="0067773D" w:rsidRDefault="00584FC4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Анализ объема финансирования муниципальной программы</w:t>
      </w:r>
    </w:p>
    <w:p w14:paraId="070FEC4B" w14:textId="5FF3F342" w:rsidR="00584FC4" w:rsidRPr="0067773D" w:rsidRDefault="00584FC4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 «Развитие культуры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>-202</w:t>
      </w:r>
      <w:r w:rsidR="0067773D" w:rsidRPr="0067773D">
        <w:rPr>
          <w:sz w:val="28"/>
          <w:szCs w:val="28"/>
        </w:rPr>
        <w:t>8</w:t>
      </w:r>
      <w:r w:rsidRPr="0067773D">
        <w:rPr>
          <w:sz w:val="28"/>
          <w:szCs w:val="28"/>
        </w:rPr>
        <w:t xml:space="preserve"> годы» за счет бюджета Тайтурского городского поселения Усольского муниципального района Иркутской области за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 xml:space="preserve"> год</w:t>
      </w:r>
    </w:p>
    <w:p w14:paraId="08E89AD1" w14:textId="77777777" w:rsidR="00584FC4" w:rsidRPr="0067773D" w:rsidRDefault="00584FC4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tbl>
      <w:tblPr>
        <w:tblW w:w="14676" w:type="dxa"/>
        <w:tblLook w:val="04A0" w:firstRow="1" w:lastRow="0" w:firstColumn="1" w:lastColumn="0" w:noHBand="0" w:noVBand="1"/>
      </w:tblPr>
      <w:tblGrid>
        <w:gridCol w:w="540"/>
        <w:gridCol w:w="2345"/>
        <w:gridCol w:w="1873"/>
        <w:gridCol w:w="1529"/>
        <w:gridCol w:w="2119"/>
        <w:gridCol w:w="12"/>
        <w:gridCol w:w="1580"/>
        <w:gridCol w:w="1458"/>
        <w:gridCol w:w="1458"/>
        <w:gridCol w:w="1750"/>
        <w:gridCol w:w="222"/>
      </w:tblGrid>
      <w:tr w:rsidR="00A9607A" w:rsidRPr="00A9607A" w14:paraId="5CB9A3E3" w14:textId="77777777" w:rsidTr="00A9607A">
        <w:trPr>
          <w:gridAfter w:val="1"/>
          <w:wAfter w:w="222" w:type="dxa"/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C14A" w14:textId="77777777" w:rsid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№</w:t>
            </w:r>
          </w:p>
          <w:p w14:paraId="21C65877" w14:textId="02A231CA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п/п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8E31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DA26" w14:textId="5DFBAE78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Предусмотрено муниципальной программой в первоначальной редакции, руб</w:t>
            </w:r>
            <w:r w:rsidRPr="00A9607A">
              <w:rPr>
                <w:color w:val="000000"/>
              </w:rPr>
              <w:t>.</w:t>
            </w:r>
          </w:p>
        </w:tc>
        <w:tc>
          <w:tcPr>
            <w:tcW w:w="36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B04E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Заложено в бюджет на финансирование мероприятий (кассовые расходы)</w:t>
            </w:r>
          </w:p>
        </w:tc>
        <w:tc>
          <w:tcPr>
            <w:tcW w:w="60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8BA3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Фактическое выполнение мероприятий (фактические расходы)</w:t>
            </w:r>
          </w:p>
        </w:tc>
      </w:tr>
      <w:tr w:rsidR="00A9607A" w:rsidRPr="00A9607A" w14:paraId="5A5FB99E" w14:textId="77777777" w:rsidTr="00A9607A">
        <w:trPr>
          <w:trHeight w:val="76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13BB" w14:textId="77777777" w:rsidR="00A9607A" w:rsidRPr="00A9607A" w:rsidRDefault="00A9607A">
            <w:pPr>
              <w:rPr>
                <w:color w:val="000000"/>
              </w:rPr>
            </w:pP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C5B9" w14:textId="77777777" w:rsidR="00A9607A" w:rsidRPr="00A9607A" w:rsidRDefault="00A9607A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2D69" w14:textId="77777777" w:rsidR="00A9607A" w:rsidRPr="00A9607A" w:rsidRDefault="00A9607A">
            <w:pPr>
              <w:rPr>
                <w:color w:val="000000"/>
              </w:rPr>
            </w:pPr>
          </w:p>
        </w:tc>
        <w:tc>
          <w:tcPr>
            <w:tcW w:w="36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01DD" w14:textId="77777777" w:rsidR="00A9607A" w:rsidRPr="00A9607A" w:rsidRDefault="00A9607A">
            <w:pPr>
              <w:rPr>
                <w:color w:val="000000"/>
              </w:rPr>
            </w:pPr>
          </w:p>
        </w:tc>
        <w:tc>
          <w:tcPr>
            <w:tcW w:w="60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6AA1" w14:textId="77777777" w:rsidR="00A9607A" w:rsidRPr="00A9607A" w:rsidRDefault="00A9607A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2792D" w14:textId="77777777" w:rsidR="00A9607A" w:rsidRPr="00A9607A" w:rsidRDefault="00A9607A">
            <w:pPr>
              <w:jc w:val="center"/>
              <w:rPr>
                <w:color w:val="000000"/>
              </w:rPr>
            </w:pPr>
          </w:p>
        </w:tc>
      </w:tr>
      <w:tr w:rsidR="00A9607A" w:rsidRPr="00A9607A" w14:paraId="062F1666" w14:textId="77777777" w:rsidTr="00A9607A">
        <w:trPr>
          <w:trHeight w:val="14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CF6C" w14:textId="77777777" w:rsidR="00A9607A" w:rsidRPr="00A9607A" w:rsidRDefault="00A9607A">
            <w:pPr>
              <w:rPr>
                <w:color w:val="000000"/>
              </w:rPr>
            </w:pP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20BA" w14:textId="77777777" w:rsidR="00A9607A" w:rsidRPr="00A9607A" w:rsidRDefault="00A9607A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45C8" w14:textId="77777777" w:rsidR="00A9607A" w:rsidRPr="00A9607A" w:rsidRDefault="00A9607A">
            <w:pPr>
              <w:rPr>
                <w:color w:val="00000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7C4B2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руб.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1E5F8" w14:textId="230B5711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 xml:space="preserve">в % от </w:t>
            </w:r>
            <w:r w:rsidRPr="00A9607A">
              <w:rPr>
                <w:color w:val="000000"/>
              </w:rPr>
              <w:t>предусмотренного</w:t>
            </w:r>
            <w:r w:rsidRPr="00A9607A">
              <w:rPr>
                <w:color w:val="000000"/>
              </w:rPr>
              <w:t xml:space="preserve"> муниципальной программой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00487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руб.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9A0A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5A28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в т.ч. кредиторская задолженность за отчетный период, руб.</w:t>
            </w:r>
          </w:p>
        </w:tc>
        <w:tc>
          <w:tcPr>
            <w:tcW w:w="222" w:type="dxa"/>
            <w:vAlign w:val="center"/>
            <w:hideMark/>
          </w:tcPr>
          <w:p w14:paraId="3453995B" w14:textId="77777777" w:rsidR="00A9607A" w:rsidRPr="00A9607A" w:rsidRDefault="00A9607A"/>
        </w:tc>
      </w:tr>
      <w:tr w:rsidR="00A9607A" w:rsidRPr="00A9607A" w14:paraId="4B582AB4" w14:textId="77777777" w:rsidTr="00A9607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EE77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B39E7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1143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7EF9C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3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01D52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4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1B0F9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F26A9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6=5/2*100%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AF1F1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7=5/3*100%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8E81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4E87D08A" w14:textId="77777777" w:rsidR="00A9607A" w:rsidRPr="00A9607A" w:rsidRDefault="00A9607A"/>
        </w:tc>
      </w:tr>
      <w:tr w:rsidR="00A9607A" w:rsidRPr="00A9607A" w14:paraId="1325383F" w14:textId="77777777" w:rsidTr="00A9607A">
        <w:trPr>
          <w:trHeight w:val="10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1CCD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1.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C9D0A" w14:textId="77777777" w:rsidR="00A9607A" w:rsidRPr="00A9607A" w:rsidRDefault="00A9607A">
            <w:pPr>
              <w:rPr>
                <w:color w:val="000000"/>
              </w:rPr>
            </w:pPr>
            <w:r w:rsidRPr="00A9607A">
              <w:rPr>
                <w:color w:val="000000"/>
              </w:rPr>
              <w:t xml:space="preserve">Мероприятие 1. </w:t>
            </w:r>
            <w:r w:rsidRPr="00A9607A">
              <w:rPr>
                <w:color w:val="000000"/>
              </w:rPr>
              <w:br/>
              <w:t>Обеспечение заработной платы сотрудникам и начисление на оплату труда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18E28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4 763 200,00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76261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4 763 200,00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618E1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100,00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529F6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4 723 969,17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77B03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99,18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70837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99,18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315EC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BACE6F5" w14:textId="77777777" w:rsidR="00A9607A" w:rsidRPr="00A9607A" w:rsidRDefault="00A9607A"/>
        </w:tc>
      </w:tr>
      <w:tr w:rsidR="00A9607A" w:rsidRPr="00A9607A" w14:paraId="77328207" w14:textId="77777777" w:rsidTr="00A9607A">
        <w:trPr>
          <w:trHeight w:val="13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8A4D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lastRenderedPageBreak/>
              <w:t>2.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57568" w14:textId="77777777" w:rsidR="00A9607A" w:rsidRPr="00A9607A" w:rsidRDefault="00A9607A">
            <w:pPr>
              <w:rPr>
                <w:color w:val="000000"/>
              </w:rPr>
            </w:pPr>
            <w:r w:rsidRPr="00A9607A">
              <w:rPr>
                <w:color w:val="000000"/>
              </w:rPr>
              <w:t>Мероприятие 2.</w:t>
            </w:r>
            <w:r w:rsidRPr="00A9607A">
              <w:rPr>
                <w:color w:val="000000"/>
              </w:rPr>
              <w:br/>
              <w:t>Закупка товаров, работ и услуг для муниципальных нужд и иные бюджетные ассигнования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5CA8F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2 907 020,84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89721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2 907 020,84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ABC43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100,00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4FFC6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2 860 872,84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539ED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98,41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C219F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98,41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2B984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1B03ADE2" w14:textId="77777777" w:rsidR="00A9607A" w:rsidRPr="00A9607A" w:rsidRDefault="00A9607A"/>
        </w:tc>
      </w:tr>
      <w:tr w:rsidR="00A9607A" w:rsidRPr="00A9607A" w14:paraId="12AE6F9A" w14:textId="77777777" w:rsidTr="00A9607A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38F5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CF6ED" w14:textId="77777777" w:rsidR="00A9607A" w:rsidRPr="00A9607A" w:rsidRDefault="00A9607A">
            <w:pPr>
              <w:rPr>
                <w:color w:val="000000"/>
              </w:rPr>
            </w:pPr>
            <w:r w:rsidRPr="00A9607A">
              <w:rPr>
                <w:color w:val="000000"/>
              </w:rPr>
              <w:t>Мероприятие 3.</w:t>
            </w:r>
            <w:r w:rsidRPr="00A9607A">
              <w:rPr>
                <w:color w:val="000000"/>
              </w:rPr>
              <w:br/>
              <w:t>Обеспечение коммунальными услугами (электроэнергия)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9DFD3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1 121 912,76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C99EA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1 121 912,76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96DF0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100,00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B786A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971 748,67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74763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86,62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A6261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86,62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CECAA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121 672,75</w:t>
            </w:r>
          </w:p>
        </w:tc>
        <w:tc>
          <w:tcPr>
            <w:tcW w:w="222" w:type="dxa"/>
            <w:vAlign w:val="center"/>
            <w:hideMark/>
          </w:tcPr>
          <w:p w14:paraId="35803643" w14:textId="77777777" w:rsidR="00A9607A" w:rsidRPr="00A9607A" w:rsidRDefault="00A9607A"/>
        </w:tc>
      </w:tr>
      <w:tr w:rsidR="00A9607A" w:rsidRPr="00A9607A" w14:paraId="0DD7D136" w14:textId="77777777" w:rsidTr="00A9607A">
        <w:trPr>
          <w:trHeight w:val="15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1075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0241C" w14:textId="77777777" w:rsidR="00A9607A" w:rsidRPr="00A9607A" w:rsidRDefault="00A9607A">
            <w:pPr>
              <w:rPr>
                <w:color w:val="000000"/>
              </w:rPr>
            </w:pPr>
            <w:r w:rsidRPr="00A9607A">
              <w:rPr>
                <w:color w:val="000000"/>
              </w:rPr>
              <w:t xml:space="preserve">Мероприятие 4. </w:t>
            </w:r>
            <w:r w:rsidRPr="00A9607A">
              <w:rPr>
                <w:color w:val="000000"/>
              </w:rPr>
              <w:br/>
              <w:t xml:space="preserve">Разработка проектно-сметной документации по объекту: «Дом культуры на 210 мест в </w:t>
            </w:r>
            <w:proofErr w:type="spellStart"/>
            <w:r w:rsidRPr="00A9607A">
              <w:rPr>
                <w:color w:val="000000"/>
              </w:rPr>
              <w:t>р.п</w:t>
            </w:r>
            <w:proofErr w:type="spellEnd"/>
            <w:r w:rsidRPr="00A9607A">
              <w:rPr>
                <w:color w:val="000000"/>
              </w:rPr>
              <w:t>. Тайтурка, Усольского района, Иркутской области»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60436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2 705 000,00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C74BE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2 705 000,00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770CB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100,00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EF86E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2 189 700,00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D883F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80,95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0D57F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80,95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B1F50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F5D000D" w14:textId="77777777" w:rsidR="00A9607A" w:rsidRPr="00A9607A" w:rsidRDefault="00A9607A"/>
        </w:tc>
      </w:tr>
      <w:tr w:rsidR="00A9607A" w:rsidRPr="00A9607A" w14:paraId="20DA45D6" w14:textId="77777777" w:rsidTr="00A9607A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B9F8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81F29" w14:textId="77777777" w:rsidR="00A9607A" w:rsidRPr="00A9607A" w:rsidRDefault="00A9607A">
            <w:pPr>
              <w:spacing w:after="240"/>
              <w:rPr>
                <w:color w:val="000000"/>
              </w:rPr>
            </w:pPr>
            <w:r w:rsidRPr="00A9607A">
              <w:rPr>
                <w:color w:val="000000"/>
              </w:rPr>
              <w:t xml:space="preserve">Мероприятие 5. </w:t>
            </w:r>
            <w:r w:rsidRPr="00A9607A">
              <w:rPr>
                <w:color w:val="000000"/>
              </w:rPr>
              <w:br/>
              <w:t>Уплата налогов, сборов и иных платежей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026FC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154 350,00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46924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154 350,00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24A84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100,00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18BE3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153 668,46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04674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99,56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B9274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99,56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E3C78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45427048" w14:textId="77777777" w:rsidR="00A9607A" w:rsidRPr="00A9607A" w:rsidRDefault="00A9607A"/>
        </w:tc>
      </w:tr>
      <w:tr w:rsidR="00A9607A" w:rsidRPr="00A9607A" w14:paraId="3FBEAB3E" w14:textId="77777777" w:rsidTr="00A9607A">
        <w:trPr>
          <w:trHeight w:val="3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E7C0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lastRenderedPageBreak/>
              <w:t>6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895C2" w14:textId="77777777" w:rsidR="00A9607A" w:rsidRPr="00A9607A" w:rsidRDefault="00A9607A">
            <w:pPr>
              <w:rPr>
                <w:color w:val="000000"/>
              </w:rPr>
            </w:pPr>
            <w:r w:rsidRPr="00A9607A">
              <w:rPr>
                <w:color w:val="000000"/>
              </w:rPr>
              <w:t>Мероприятие 6.</w:t>
            </w:r>
            <w:r w:rsidRPr="00A9607A">
              <w:rPr>
                <w:color w:val="000000"/>
              </w:rPr>
              <w:br/>
              <w:t>Расходы бюджета Тайтурского городского поселения Усольского муниципального района Иркутской области на софинансирование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5E142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49 536,84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F7A24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49 536,84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D96C2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100,00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D8EF5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49 536,84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217DB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100,00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A1801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100,00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7CA56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4B6A1544" w14:textId="77777777" w:rsidR="00A9607A" w:rsidRPr="00A9607A" w:rsidRDefault="00A9607A"/>
        </w:tc>
      </w:tr>
      <w:tr w:rsidR="00A9607A" w:rsidRPr="00A9607A" w14:paraId="2741B9FD" w14:textId="77777777" w:rsidTr="00A9607A">
        <w:trPr>
          <w:trHeight w:val="20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45B0" w14:textId="77777777" w:rsidR="00A9607A" w:rsidRPr="00A9607A" w:rsidRDefault="00A9607A">
            <w:pPr>
              <w:jc w:val="center"/>
              <w:rPr>
                <w:color w:val="000000"/>
              </w:rPr>
            </w:pPr>
            <w:r w:rsidRPr="00A9607A">
              <w:rPr>
                <w:color w:val="000000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A3473" w14:textId="77777777" w:rsidR="00A9607A" w:rsidRPr="00A9607A" w:rsidRDefault="00A9607A">
            <w:pPr>
              <w:rPr>
                <w:b/>
                <w:bCs/>
                <w:color w:val="000000"/>
              </w:rPr>
            </w:pPr>
            <w:r w:rsidRPr="00A9607A">
              <w:rPr>
                <w:b/>
                <w:bCs/>
                <w:color w:val="000000"/>
              </w:rPr>
              <w:t xml:space="preserve">Всего по муниципальной программе  </w:t>
            </w:r>
            <w:r w:rsidRPr="00A9607A">
              <w:rPr>
                <w:b/>
                <w:bCs/>
                <w:color w:val="000000"/>
              </w:rPr>
              <w:br/>
              <w:t xml:space="preserve">«Развитие культуры и спортивной деятельности на территории Тайтурского </w:t>
            </w:r>
            <w:r w:rsidRPr="00A9607A">
              <w:rPr>
                <w:b/>
                <w:bCs/>
                <w:color w:val="000000"/>
              </w:rPr>
              <w:lastRenderedPageBreak/>
              <w:t>городского поселения Усольского муниципального района Иркутской области на 2023-2028 годы»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AEC81" w14:textId="77777777" w:rsidR="00A9607A" w:rsidRPr="00A9607A" w:rsidRDefault="00A9607A">
            <w:pPr>
              <w:jc w:val="center"/>
              <w:rPr>
                <w:b/>
                <w:bCs/>
                <w:color w:val="000000"/>
              </w:rPr>
            </w:pPr>
            <w:r w:rsidRPr="00A9607A">
              <w:rPr>
                <w:b/>
                <w:bCs/>
                <w:color w:val="000000"/>
              </w:rPr>
              <w:lastRenderedPageBreak/>
              <w:t>11 701 020,44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FEAB5" w14:textId="77777777" w:rsidR="00A9607A" w:rsidRPr="00A9607A" w:rsidRDefault="00A9607A">
            <w:pPr>
              <w:jc w:val="center"/>
              <w:rPr>
                <w:b/>
                <w:bCs/>
                <w:color w:val="000000"/>
              </w:rPr>
            </w:pPr>
            <w:r w:rsidRPr="00A9607A">
              <w:rPr>
                <w:b/>
                <w:bCs/>
                <w:color w:val="000000"/>
              </w:rPr>
              <w:t>11 701 020,44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BCD10" w14:textId="77777777" w:rsidR="00A9607A" w:rsidRPr="00A9607A" w:rsidRDefault="00A9607A">
            <w:pPr>
              <w:jc w:val="center"/>
              <w:rPr>
                <w:b/>
                <w:bCs/>
                <w:color w:val="000000"/>
              </w:rPr>
            </w:pPr>
            <w:r w:rsidRPr="00A9607A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6B834" w14:textId="77777777" w:rsidR="00A9607A" w:rsidRPr="00A9607A" w:rsidRDefault="00A9607A">
            <w:pPr>
              <w:jc w:val="center"/>
              <w:rPr>
                <w:b/>
                <w:bCs/>
                <w:color w:val="000000"/>
              </w:rPr>
            </w:pPr>
            <w:r w:rsidRPr="00A9607A">
              <w:rPr>
                <w:b/>
                <w:bCs/>
                <w:color w:val="000000"/>
              </w:rPr>
              <w:t>10 949 495,98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5711E" w14:textId="77777777" w:rsidR="00A9607A" w:rsidRPr="00A9607A" w:rsidRDefault="00A9607A">
            <w:pPr>
              <w:jc w:val="center"/>
              <w:rPr>
                <w:b/>
                <w:bCs/>
                <w:color w:val="000000"/>
              </w:rPr>
            </w:pPr>
            <w:r w:rsidRPr="00A9607A">
              <w:rPr>
                <w:b/>
                <w:bCs/>
                <w:color w:val="000000"/>
              </w:rPr>
              <w:t>93,58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157A6" w14:textId="77777777" w:rsidR="00A9607A" w:rsidRPr="00A9607A" w:rsidRDefault="00A9607A">
            <w:pPr>
              <w:jc w:val="center"/>
              <w:rPr>
                <w:b/>
                <w:bCs/>
                <w:color w:val="000000"/>
              </w:rPr>
            </w:pPr>
            <w:r w:rsidRPr="00A9607A">
              <w:rPr>
                <w:b/>
                <w:bCs/>
                <w:color w:val="000000"/>
              </w:rPr>
              <w:t>93,58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C6DA5" w14:textId="77777777" w:rsidR="00A9607A" w:rsidRPr="00A9607A" w:rsidRDefault="00A9607A">
            <w:pPr>
              <w:jc w:val="center"/>
              <w:rPr>
                <w:b/>
                <w:bCs/>
                <w:color w:val="000000"/>
              </w:rPr>
            </w:pPr>
            <w:r w:rsidRPr="00A9607A">
              <w:rPr>
                <w:b/>
                <w:bCs/>
                <w:color w:val="000000"/>
              </w:rPr>
              <w:t>121 672,75</w:t>
            </w:r>
          </w:p>
        </w:tc>
        <w:tc>
          <w:tcPr>
            <w:tcW w:w="222" w:type="dxa"/>
            <w:vAlign w:val="center"/>
            <w:hideMark/>
          </w:tcPr>
          <w:p w14:paraId="196733FA" w14:textId="77777777" w:rsidR="00A9607A" w:rsidRPr="00A9607A" w:rsidRDefault="00A9607A"/>
        </w:tc>
      </w:tr>
    </w:tbl>
    <w:p w14:paraId="17B362F0" w14:textId="77777777" w:rsidR="00CC5F6F" w:rsidRPr="0067773D" w:rsidRDefault="00CC5F6F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57E75C57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61CE5690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43DBADCD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5DA762FE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798D9C16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48A9F4D3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3B220DCE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247878CC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3CBEDF3C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0186D253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2C3F5F3E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1635A3FF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22E11DC8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31403CF7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086F8D83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3A949825" w14:textId="77777777" w:rsidR="009D3930" w:rsidRPr="0067773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719D9273" w14:textId="77777777" w:rsidR="004D4528" w:rsidRPr="0067773D" w:rsidRDefault="004D4528" w:rsidP="004D4528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  <w:sectPr w:rsidR="004D4528" w:rsidRPr="0067773D" w:rsidSect="009772B6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14:paraId="4508478E" w14:textId="77777777" w:rsidR="004D4528" w:rsidRPr="0067773D" w:rsidRDefault="004D4528" w:rsidP="004D4528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67773D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Приложение № 3</w:t>
      </w:r>
    </w:p>
    <w:p w14:paraId="69ADDD23" w14:textId="77777777" w:rsidR="004D4528" w:rsidRPr="0067773D" w:rsidRDefault="004D4528" w:rsidP="004D4528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rFonts w:ascii="Times New Roman CYR" w:hAnsi="Times New Roman CYR" w:cs="Times New Roman CYR"/>
          <w:color w:val="000000"/>
          <w:sz w:val="28"/>
          <w:szCs w:val="28"/>
        </w:rPr>
        <w:t xml:space="preserve">к </w:t>
      </w:r>
      <w:r w:rsidRPr="0067773D">
        <w:rPr>
          <w:sz w:val="28"/>
          <w:szCs w:val="28"/>
        </w:rPr>
        <w:t>годовому отчету о реализации муниципальной</w:t>
      </w:r>
    </w:p>
    <w:p w14:paraId="4E097DA7" w14:textId="77777777" w:rsidR="004D4528" w:rsidRPr="0067773D" w:rsidRDefault="004D4528" w:rsidP="004D4528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программы «Развитие культуры и спортивной </w:t>
      </w:r>
    </w:p>
    <w:p w14:paraId="5D2645C2" w14:textId="77777777" w:rsidR="004D4528" w:rsidRPr="0067773D" w:rsidRDefault="004D4528" w:rsidP="004D4528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деятельности на территории Тайтурского городского </w:t>
      </w:r>
    </w:p>
    <w:p w14:paraId="204F185E" w14:textId="77777777" w:rsidR="004D4528" w:rsidRPr="0067773D" w:rsidRDefault="004D4528" w:rsidP="004D4528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поселения Усольского муниципального района </w:t>
      </w:r>
    </w:p>
    <w:p w14:paraId="15668F6A" w14:textId="2FA1C5F8" w:rsidR="004D4528" w:rsidRPr="0067773D" w:rsidRDefault="004D4528" w:rsidP="004D4528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>Иркутской области на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>-202</w:t>
      </w:r>
      <w:r w:rsidR="0067773D" w:rsidRPr="0067773D">
        <w:rPr>
          <w:sz w:val="28"/>
          <w:szCs w:val="28"/>
        </w:rPr>
        <w:t>8</w:t>
      </w:r>
      <w:r w:rsidRPr="0067773D">
        <w:rPr>
          <w:sz w:val="28"/>
          <w:szCs w:val="28"/>
        </w:rPr>
        <w:t xml:space="preserve"> годы» за 202</w:t>
      </w:r>
      <w:r w:rsidR="0067773D" w:rsidRPr="0067773D">
        <w:rPr>
          <w:sz w:val="28"/>
          <w:szCs w:val="28"/>
        </w:rPr>
        <w:t>3</w:t>
      </w:r>
      <w:r w:rsidRPr="0067773D">
        <w:rPr>
          <w:sz w:val="28"/>
          <w:szCs w:val="28"/>
        </w:rPr>
        <w:t xml:space="preserve"> год</w:t>
      </w:r>
    </w:p>
    <w:p w14:paraId="1A989101" w14:textId="77777777" w:rsidR="004D4528" w:rsidRPr="0067773D" w:rsidRDefault="004D4528" w:rsidP="004D4528">
      <w:pPr>
        <w:overflowPunct w:val="0"/>
        <w:autoSpaceDE w:val="0"/>
        <w:autoSpaceDN w:val="0"/>
        <w:adjustRightInd w:val="0"/>
        <w:jc w:val="right"/>
        <w:textAlignment w:val="baseline"/>
      </w:pPr>
    </w:p>
    <w:p w14:paraId="69FF8F61" w14:textId="2A54B9E1" w:rsidR="004D4528" w:rsidRPr="00356213" w:rsidRDefault="007863D3" w:rsidP="004D4528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67773D">
        <w:rPr>
          <w:sz w:val="28"/>
          <w:szCs w:val="28"/>
        </w:rPr>
        <w:t xml:space="preserve">Интегральная оценка эффективности реализации </w:t>
      </w:r>
      <w:r w:rsidR="004D4528" w:rsidRPr="0067773D">
        <w:rPr>
          <w:sz w:val="28"/>
          <w:szCs w:val="28"/>
        </w:rPr>
        <w:t xml:space="preserve">муниципальной программы «Развитие культуры и спортивной деятельности на территории Тайтурского городского поселения Усольского муниципального района Иркутской области </w:t>
      </w:r>
      <w:r w:rsidR="004D4528" w:rsidRPr="00356213">
        <w:rPr>
          <w:sz w:val="28"/>
          <w:szCs w:val="28"/>
        </w:rPr>
        <w:t>на 202</w:t>
      </w:r>
      <w:r w:rsidR="0067773D" w:rsidRPr="00356213">
        <w:rPr>
          <w:sz w:val="28"/>
          <w:szCs w:val="28"/>
        </w:rPr>
        <w:t>3</w:t>
      </w:r>
      <w:r w:rsidR="004D4528" w:rsidRPr="00356213">
        <w:rPr>
          <w:sz w:val="28"/>
          <w:szCs w:val="28"/>
        </w:rPr>
        <w:t>-202</w:t>
      </w:r>
      <w:r w:rsidR="0067773D" w:rsidRPr="00356213">
        <w:rPr>
          <w:sz w:val="28"/>
          <w:szCs w:val="28"/>
        </w:rPr>
        <w:t>8</w:t>
      </w:r>
      <w:r w:rsidR="004D4528" w:rsidRPr="00356213">
        <w:rPr>
          <w:sz w:val="28"/>
          <w:szCs w:val="28"/>
        </w:rPr>
        <w:t xml:space="preserve"> годы» за 202</w:t>
      </w:r>
      <w:r w:rsidR="0067773D" w:rsidRPr="00356213">
        <w:rPr>
          <w:sz w:val="28"/>
          <w:szCs w:val="28"/>
        </w:rPr>
        <w:t>3</w:t>
      </w:r>
      <w:r w:rsidR="004D4528" w:rsidRPr="00356213">
        <w:rPr>
          <w:sz w:val="28"/>
          <w:szCs w:val="28"/>
        </w:rPr>
        <w:t xml:space="preserve"> год</w:t>
      </w:r>
    </w:p>
    <w:p w14:paraId="0C2C690A" w14:textId="77777777" w:rsidR="009D3930" w:rsidRPr="00356213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0"/>
          <w:szCs w:val="20"/>
        </w:rPr>
      </w:pPr>
    </w:p>
    <w:tbl>
      <w:tblPr>
        <w:tblW w:w="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1134"/>
        <w:gridCol w:w="1135"/>
        <w:gridCol w:w="994"/>
        <w:gridCol w:w="12"/>
        <w:gridCol w:w="1264"/>
        <w:gridCol w:w="13"/>
        <w:gridCol w:w="6"/>
      </w:tblGrid>
      <w:tr w:rsidR="007863D3" w:rsidRPr="00356213" w14:paraId="544674D9" w14:textId="77777777" w:rsidTr="004C22CA">
        <w:trPr>
          <w:gridAfter w:val="1"/>
          <w:wAfter w:w="6" w:type="dxa"/>
          <w:trHeight w:val="4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64E38" w14:textId="77777777" w:rsidR="007863D3" w:rsidRPr="00356213" w:rsidRDefault="007863D3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38CEA" w14:textId="77777777" w:rsidR="007863D3" w:rsidRPr="00356213" w:rsidRDefault="007863D3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Наименование муниципальной программы (МП), подпрограмм (ПП), основных мероприятий (ОМ), мероприятий (М)</w:t>
            </w:r>
          </w:p>
        </w:tc>
        <w:tc>
          <w:tcPr>
            <w:tcW w:w="32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1CD4A" w14:textId="77777777" w:rsidR="007863D3" w:rsidRPr="00356213" w:rsidRDefault="007863D3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Выполнение целевых показателей, ед.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7962" w14:textId="77777777" w:rsidR="007863D3" w:rsidRPr="00356213" w:rsidRDefault="007863D3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 xml:space="preserve">Степень </w:t>
            </w:r>
            <w:proofErr w:type="spellStart"/>
            <w:r w:rsidRPr="00356213">
              <w:rPr>
                <w:sz w:val="22"/>
                <w:szCs w:val="22"/>
              </w:rPr>
              <w:t>достиже</w:t>
            </w:r>
            <w:r w:rsidR="00736ED4" w:rsidRPr="00356213">
              <w:rPr>
                <w:sz w:val="22"/>
                <w:szCs w:val="22"/>
              </w:rPr>
              <w:t>-</w:t>
            </w:r>
            <w:r w:rsidRPr="00356213">
              <w:rPr>
                <w:sz w:val="22"/>
                <w:szCs w:val="22"/>
              </w:rPr>
              <w:t>ния</w:t>
            </w:r>
            <w:proofErr w:type="spellEnd"/>
            <w:r w:rsidRPr="00356213">
              <w:rPr>
                <w:sz w:val="22"/>
                <w:szCs w:val="22"/>
              </w:rPr>
              <w:t xml:space="preserve"> целей </w:t>
            </w:r>
          </w:p>
        </w:tc>
      </w:tr>
      <w:tr w:rsidR="007863D3" w:rsidRPr="00356213" w14:paraId="62320B92" w14:textId="77777777" w:rsidTr="004C22CA">
        <w:trPr>
          <w:gridAfter w:val="2"/>
          <w:wAfter w:w="19" w:type="dxa"/>
          <w:trHeight w:val="63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9747" w14:textId="77777777" w:rsidR="007863D3" w:rsidRPr="00356213" w:rsidRDefault="007863D3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E97" w14:textId="77777777" w:rsidR="007863D3" w:rsidRPr="00356213" w:rsidRDefault="007863D3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E1DA" w14:textId="77777777" w:rsidR="007863D3" w:rsidRPr="00356213" w:rsidRDefault="007863D3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выше запланированного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50B9" w14:textId="77777777" w:rsidR="007863D3" w:rsidRPr="00356213" w:rsidRDefault="007863D3" w:rsidP="00C12418">
            <w:pPr>
              <w:tabs>
                <w:tab w:val="center" w:pos="4153"/>
                <w:tab w:val="right" w:pos="8306"/>
              </w:tabs>
              <w:ind w:right="28"/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ниже запланированного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8BAC" w14:textId="77777777" w:rsidR="007863D3" w:rsidRPr="00356213" w:rsidRDefault="00736ED4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с</w:t>
            </w:r>
            <w:r w:rsidR="007863D3" w:rsidRPr="00356213">
              <w:rPr>
                <w:sz w:val="22"/>
                <w:szCs w:val="22"/>
              </w:rPr>
              <w:t>оответствует плану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D61" w14:textId="77777777" w:rsidR="007863D3" w:rsidRPr="00356213" w:rsidRDefault="007863D3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  <w:p w14:paraId="3CAD5F69" w14:textId="77777777" w:rsidR="0089715A" w:rsidRPr="00356213" w:rsidRDefault="0089715A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356213">
              <w:rPr>
                <w:sz w:val="22"/>
                <w:szCs w:val="22"/>
              </w:rPr>
              <w:t>Сдп</w:t>
            </w:r>
            <w:proofErr w:type="spellEnd"/>
          </w:p>
        </w:tc>
      </w:tr>
      <w:tr w:rsidR="00682CA1" w:rsidRPr="00356213" w14:paraId="3BCC14D8" w14:textId="77777777" w:rsidTr="004C22CA">
        <w:trPr>
          <w:gridAfter w:val="2"/>
          <w:wAfter w:w="19" w:type="dxa"/>
          <w:trHeight w:val="70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45E" w14:textId="77777777" w:rsidR="00682CA1" w:rsidRPr="00356213" w:rsidRDefault="00682CA1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2C4E" w14:textId="77777777" w:rsidR="00682CA1" w:rsidRPr="00356213" w:rsidRDefault="00682CA1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8439" w14:textId="77777777" w:rsidR="00682CA1" w:rsidRPr="00356213" w:rsidRDefault="00682CA1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8163" w14:textId="77777777" w:rsidR="00682CA1" w:rsidRPr="00356213" w:rsidRDefault="00682CA1" w:rsidP="00C12418">
            <w:pPr>
              <w:tabs>
                <w:tab w:val="center" w:pos="4153"/>
                <w:tab w:val="right" w:pos="8306"/>
              </w:tabs>
              <w:ind w:right="28"/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5E0C" w14:textId="77777777" w:rsidR="00682CA1" w:rsidRPr="00356213" w:rsidRDefault="00682CA1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D35" w14:textId="77777777" w:rsidR="00682CA1" w:rsidRPr="00356213" w:rsidRDefault="00682CA1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6</w:t>
            </w:r>
          </w:p>
        </w:tc>
      </w:tr>
      <w:tr w:rsidR="005218CF" w:rsidRPr="00356213" w14:paraId="419F8219" w14:textId="77777777" w:rsidTr="004C22CA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D1A" w14:textId="77777777" w:rsidR="005218CF" w:rsidRPr="00356213" w:rsidRDefault="005218CF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9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2EA0" w14:textId="1A4AC7CE" w:rsidR="005218CF" w:rsidRPr="00356213" w:rsidRDefault="005218CF" w:rsidP="00C12418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sz w:val="22"/>
                <w:szCs w:val="22"/>
              </w:rPr>
            </w:pPr>
            <w:r w:rsidRPr="00356213">
              <w:rPr>
                <w:bCs/>
                <w:sz w:val="22"/>
                <w:szCs w:val="22"/>
              </w:rPr>
              <w:t>(МП) Муниципальная программа «Развитие культуры и спортивной деятельности Тайтурского городского поселения Усольского муниципального района Иркутской области на 202</w:t>
            </w:r>
            <w:r w:rsidR="00A9607A" w:rsidRPr="00356213">
              <w:rPr>
                <w:bCs/>
                <w:sz w:val="22"/>
                <w:szCs w:val="22"/>
              </w:rPr>
              <w:t>3</w:t>
            </w:r>
            <w:r w:rsidRPr="00356213">
              <w:rPr>
                <w:bCs/>
                <w:sz w:val="22"/>
                <w:szCs w:val="22"/>
              </w:rPr>
              <w:t>-202</w:t>
            </w:r>
            <w:r w:rsidR="00A9607A" w:rsidRPr="00356213">
              <w:rPr>
                <w:bCs/>
                <w:sz w:val="22"/>
                <w:szCs w:val="22"/>
              </w:rPr>
              <w:t>8</w:t>
            </w:r>
            <w:r w:rsidRPr="00356213">
              <w:rPr>
                <w:bCs/>
                <w:sz w:val="22"/>
                <w:szCs w:val="22"/>
              </w:rPr>
              <w:t xml:space="preserve"> годы»</w:t>
            </w:r>
          </w:p>
        </w:tc>
      </w:tr>
      <w:tr w:rsidR="008E6660" w:rsidRPr="00356213" w14:paraId="38ABCABE" w14:textId="77777777" w:rsidTr="004C22CA">
        <w:trPr>
          <w:gridAfter w:val="2"/>
          <w:wAfter w:w="19" w:type="dxa"/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C7FC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CC4A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(М) Увеличение культурно-досуговых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0023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FC9C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A180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6126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</w:tr>
      <w:tr w:rsidR="008E6660" w:rsidRPr="00356213" w14:paraId="782977C9" w14:textId="77777777" w:rsidTr="004C22CA">
        <w:trPr>
          <w:gridAfter w:val="2"/>
          <w:wAfter w:w="19" w:type="dxa"/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AFFE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7C5D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 xml:space="preserve">(М) Увеличение пользователей библиотек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D481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EBD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324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4AE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</w:tr>
      <w:tr w:rsidR="008E6660" w:rsidRPr="00356213" w14:paraId="6FE5529F" w14:textId="77777777" w:rsidTr="004C22CA">
        <w:trPr>
          <w:gridAfter w:val="2"/>
          <w:wAfter w:w="19" w:type="dxa"/>
          <w:trHeight w:val="54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E54E88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1.3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02A2A2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(М) Увеличение зрителей на культурно-досуговых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5D18F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510FA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8F8E0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069BE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</w:tr>
      <w:tr w:rsidR="008E6660" w:rsidRPr="00356213" w14:paraId="3A37CF51" w14:textId="77777777" w:rsidTr="004C22CA">
        <w:trPr>
          <w:gridAfter w:val="2"/>
          <w:wAfter w:w="19" w:type="dxa"/>
          <w:trHeight w:val="253"/>
        </w:trPr>
        <w:tc>
          <w:tcPr>
            <w:tcW w:w="5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9F8B3B" w14:textId="77777777" w:rsidR="008E6660" w:rsidRPr="00356213" w:rsidRDefault="008E6660" w:rsidP="008E6660">
            <w:p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AD3ECF" w14:textId="77777777" w:rsidR="008E6660" w:rsidRPr="00356213" w:rsidRDefault="008E6660" w:rsidP="008E6660">
            <w:p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4F6604" w14:textId="77777777" w:rsidR="008E6660" w:rsidRPr="00356213" w:rsidRDefault="008E6660" w:rsidP="008E6660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0960A1" w14:textId="77777777" w:rsidR="008E6660" w:rsidRPr="00356213" w:rsidRDefault="008E6660" w:rsidP="008E6660">
            <w:p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CCA44F" w14:textId="77777777" w:rsidR="008E6660" w:rsidRPr="00356213" w:rsidRDefault="008E6660" w:rsidP="008E6660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C8176E" w14:textId="77777777" w:rsidR="008E6660" w:rsidRPr="00356213" w:rsidRDefault="008E6660" w:rsidP="008E6660">
            <w:pPr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8E6660" w:rsidRPr="00356213" w14:paraId="4C57CE20" w14:textId="77777777" w:rsidTr="004C22CA">
        <w:trPr>
          <w:gridAfter w:val="2"/>
          <w:wAfter w:w="19" w:type="dxa"/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1D89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D2B6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 xml:space="preserve">(М) Увеличение спортивных мероприятий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3D9A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A3C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B77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6289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</w:tr>
      <w:tr w:rsidR="008E6660" w:rsidRPr="00356213" w14:paraId="13A1F0E2" w14:textId="77777777" w:rsidTr="004C22CA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8FD8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32BB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(М) Увеличение детей и молодёжи, занимающихся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DA91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415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D038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BCB9" w14:textId="77777777" w:rsidR="008E6660" w:rsidRPr="00356213" w:rsidRDefault="008E6660" w:rsidP="008E6660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</w:tr>
      <w:tr w:rsidR="00A9607A" w:rsidRPr="00356213" w14:paraId="220F285B" w14:textId="77777777" w:rsidTr="004C22CA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62A1" w14:textId="46D06ACB" w:rsidR="00A9607A" w:rsidRPr="00356213" w:rsidRDefault="00A9607A" w:rsidP="00A9607A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90A8" w14:textId="0A85FA2F" w:rsidR="00A9607A" w:rsidRPr="00356213" w:rsidRDefault="00A9607A" w:rsidP="00A9607A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 xml:space="preserve">(М) </w:t>
            </w:r>
            <w:r w:rsidRPr="00356213">
              <w:t xml:space="preserve">Доля освоенных денежных средств, запланированных на финансирование мероприятия по разработке проектно-сметной документации, и государственная экспертиза по объекту: «Дом культуры на 210 мест в </w:t>
            </w:r>
            <w:proofErr w:type="spellStart"/>
            <w:r w:rsidRPr="00356213">
              <w:t>р.п</w:t>
            </w:r>
            <w:proofErr w:type="spellEnd"/>
            <w:r w:rsidRPr="00356213">
              <w:t>. Тайтурка, Усольского района, Иркутской области».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5286" w14:textId="2EC31242" w:rsidR="00A9607A" w:rsidRPr="00356213" w:rsidRDefault="00A9607A" w:rsidP="00A9607A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230" w14:textId="68533FE9" w:rsidR="00A9607A" w:rsidRPr="00356213" w:rsidRDefault="00A9607A" w:rsidP="00A9607A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674F" w14:textId="782B0FC2" w:rsidR="00A9607A" w:rsidRPr="00356213" w:rsidRDefault="00A9607A" w:rsidP="00A9607A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FA32" w14:textId="08784BCE" w:rsidR="00A9607A" w:rsidRPr="00356213" w:rsidRDefault="00356213" w:rsidP="00A9607A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0,81</w:t>
            </w:r>
          </w:p>
        </w:tc>
      </w:tr>
      <w:tr w:rsidR="00A9607A" w:rsidRPr="00356213" w14:paraId="3296DDC9" w14:textId="77777777" w:rsidTr="004C22CA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E854" w14:textId="2103D37C" w:rsidR="00A9607A" w:rsidRPr="00356213" w:rsidRDefault="00A9607A" w:rsidP="00A9607A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1.7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AD57" w14:textId="50DB9126" w:rsidR="00A9607A" w:rsidRPr="00356213" w:rsidRDefault="00A9607A" w:rsidP="00A9607A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 xml:space="preserve">(М) </w:t>
            </w:r>
            <w:r w:rsidRPr="00356213">
              <w:t>Доля освоенных денежных средств, запланированных на софинансирование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BFBD" w14:textId="632B6418" w:rsidR="00A9607A" w:rsidRPr="00356213" w:rsidRDefault="00A9607A" w:rsidP="00A9607A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AD65" w14:textId="12ABD0FA" w:rsidR="00A9607A" w:rsidRPr="00356213" w:rsidRDefault="00A9607A" w:rsidP="00A9607A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DFB8" w14:textId="647CBBA5" w:rsidR="00A9607A" w:rsidRPr="00356213" w:rsidRDefault="00A9607A" w:rsidP="00A9607A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27D" w14:textId="203784F5" w:rsidR="00A9607A" w:rsidRPr="00356213" w:rsidRDefault="00A9607A" w:rsidP="00A9607A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356213">
              <w:rPr>
                <w:sz w:val="22"/>
                <w:szCs w:val="22"/>
              </w:rPr>
              <w:t>1</w:t>
            </w:r>
          </w:p>
        </w:tc>
      </w:tr>
    </w:tbl>
    <w:p w14:paraId="46A2C240" w14:textId="77777777" w:rsidR="004D4528" w:rsidRPr="00356213" w:rsidRDefault="004D4528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14:paraId="6D02FB45" w14:textId="77777777" w:rsidR="00C12418" w:rsidRPr="00356213" w:rsidRDefault="00C12418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56213">
        <w:rPr>
          <w:sz w:val="28"/>
          <w:szCs w:val="28"/>
        </w:rPr>
        <w:t>Оценка эффективности реализации муниципальной программы</w:t>
      </w:r>
    </w:p>
    <w:p w14:paraId="266E8718" w14:textId="1D5DF5F2" w:rsidR="00C12418" w:rsidRPr="00356213" w:rsidRDefault="00C12418" w:rsidP="00C12418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proofErr w:type="spellStart"/>
      <w:r w:rsidRPr="00356213">
        <w:rPr>
          <w:sz w:val="28"/>
          <w:szCs w:val="28"/>
        </w:rPr>
        <w:t>Эмп</w:t>
      </w:r>
      <w:proofErr w:type="spellEnd"/>
      <w:r w:rsidRPr="00356213">
        <w:rPr>
          <w:sz w:val="28"/>
          <w:szCs w:val="28"/>
        </w:rPr>
        <w:t>= (1+1+1+1+1</w:t>
      </w:r>
      <w:r w:rsidR="00356213" w:rsidRPr="00356213">
        <w:rPr>
          <w:sz w:val="28"/>
          <w:szCs w:val="28"/>
        </w:rPr>
        <w:t>+0,81+1</w:t>
      </w:r>
      <w:r w:rsidRPr="00356213">
        <w:rPr>
          <w:sz w:val="28"/>
          <w:szCs w:val="28"/>
        </w:rPr>
        <w:t>)/</w:t>
      </w:r>
      <w:r w:rsidR="00356213" w:rsidRPr="00356213">
        <w:rPr>
          <w:sz w:val="28"/>
          <w:szCs w:val="28"/>
        </w:rPr>
        <w:t>7</w:t>
      </w:r>
      <w:r w:rsidRPr="00356213">
        <w:rPr>
          <w:sz w:val="28"/>
          <w:szCs w:val="28"/>
        </w:rPr>
        <w:t>=</w:t>
      </w:r>
      <w:r w:rsidR="00356213" w:rsidRPr="00356213">
        <w:rPr>
          <w:sz w:val="28"/>
          <w:szCs w:val="28"/>
        </w:rPr>
        <w:t>0,97</w:t>
      </w:r>
    </w:p>
    <w:p w14:paraId="79417576" w14:textId="77777777" w:rsidR="004C22CA" w:rsidRPr="00356213" w:rsidRDefault="004C22CA" w:rsidP="00C12418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14:paraId="5F443696" w14:textId="77777777" w:rsidR="00C12418" w:rsidRPr="00356213" w:rsidRDefault="00C12418" w:rsidP="00C12418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56213">
        <w:rPr>
          <w:sz w:val="28"/>
          <w:szCs w:val="28"/>
        </w:rPr>
        <w:t xml:space="preserve">Критерии эффективности (неэффективности) реализации </w:t>
      </w:r>
    </w:p>
    <w:p w14:paraId="56EF091C" w14:textId="77777777" w:rsidR="00C12418" w:rsidRPr="00356213" w:rsidRDefault="00C12418" w:rsidP="00C12418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56213">
        <w:rPr>
          <w:sz w:val="28"/>
          <w:szCs w:val="28"/>
        </w:rPr>
        <w:t>муниципальной программы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508"/>
        <w:gridCol w:w="1985"/>
      </w:tblGrid>
      <w:tr w:rsidR="00C12418" w:rsidRPr="00356213" w14:paraId="58D89CE6" w14:textId="77777777" w:rsidTr="007C5398">
        <w:tc>
          <w:tcPr>
            <w:tcW w:w="7508" w:type="dxa"/>
          </w:tcPr>
          <w:p w14:paraId="2B3D513D" w14:textId="77777777" w:rsidR="00C12418" w:rsidRPr="00356213" w:rsidRDefault="00C12418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356213">
              <w:rPr>
                <w:sz w:val="19"/>
                <w:szCs w:val="19"/>
              </w:rPr>
              <w:t>Вывод об эффективности реализации муниципальной программы и (или) подпрограммы</w:t>
            </w:r>
          </w:p>
        </w:tc>
        <w:tc>
          <w:tcPr>
            <w:tcW w:w="1985" w:type="dxa"/>
          </w:tcPr>
          <w:p w14:paraId="6A62515F" w14:textId="77777777" w:rsidR="00C12418" w:rsidRPr="00356213" w:rsidRDefault="00C12418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356213">
              <w:rPr>
                <w:sz w:val="19"/>
                <w:szCs w:val="19"/>
              </w:rPr>
              <w:t>Критерии оценки эффективности (</w:t>
            </w:r>
            <w:proofErr w:type="spellStart"/>
            <w:r w:rsidRPr="00356213">
              <w:rPr>
                <w:sz w:val="19"/>
                <w:szCs w:val="19"/>
              </w:rPr>
              <w:t>Эмп</w:t>
            </w:r>
            <w:proofErr w:type="spellEnd"/>
            <w:r w:rsidRPr="00356213">
              <w:rPr>
                <w:sz w:val="19"/>
                <w:szCs w:val="19"/>
              </w:rPr>
              <w:t>)</w:t>
            </w:r>
          </w:p>
        </w:tc>
      </w:tr>
      <w:tr w:rsidR="00C12418" w:rsidRPr="00356213" w14:paraId="18DAF181" w14:textId="77777777" w:rsidTr="007C5398">
        <w:tc>
          <w:tcPr>
            <w:tcW w:w="7508" w:type="dxa"/>
          </w:tcPr>
          <w:p w14:paraId="09081945" w14:textId="77777777" w:rsidR="00C12418" w:rsidRPr="00356213" w:rsidRDefault="00C12418" w:rsidP="00C124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9"/>
                <w:szCs w:val="19"/>
              </w:rPr>
            </w:pPr>
            <w:r w:rsidRPr="00356213">
              <w:rPr>
                <w:sz w:val="19"/>
                <w:szCs w:val="19"/>
              </w:rPr>
              <w:t>Неэффективная</w:t>
            </w:r>
          </w:p>
        </w:tc>
        <w:tc>
          <w:tcPr>
            <w:tcW w:w="1985" w:type="dxa"/>
          </w:tcPr>
          <w:p w14:paraId="16BE2D42" w14:textId="77777777" w:rsidR="00C12418" w:rsidRPr="00356213" w:rsidRDefault="004C22CA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356213">
              <w:rPr>
                <w:sz w:val="19"/>
                <w:szCs w:val="19"/>
              </w:rPr>
              <w:t>Менее 0,5</w:t>
            </w:r>
          </w:p>
        </w:tc>
      </w:tr>
      <w:tr w:rsidR="00C12418" w:rsidRPr="00356213" w14:paraId="2C16F0B5" w14:textId="77777777" w:rsidTr="007C5398">
        <w:tc>
          <w:tcPr>
            <w:tcW w:w="7508" w:type="dxa"/>
          </w:tcPr>
          <w:p w14:paraId="226FA201" w14:textId="77777777" w:rsidR="00C12418" w:rsidRPr="00356213" w:rsidRDefault="00C12418" w:rsidP="00C124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9"/>
                <w:szCs w:val="19"/>
              </w:rPr>
            </w:pPr>
            <w:r w:rsidRPr="00356213">
              <w:rPr>
                <w:sz w:val="19"/>
                <w:szCs w:val="19"/>
              </w:rPr>
              <w:t xml:space="preserve">Уровень эффективности удовлетворительный </w:t>
            </w:r>
          </w:p>
        </w:tc>
        <w:tc>
          <w:tcPr>
            <w:tcW w:w="1985" w:type="dxa"/>
          </w:tcPr>
          <w:p w14:paraId="2FA6C66C" w14:textId="77777777" w:rsidR="00C12418" w:rsidRPr="00356213" w:rsidRDefault="004C22CA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356213">
              <w:rPr>
                <w:sz w:val="19"/>
                <w:szCs w:val="19"/>
              </w:rPr>
              <w:t>0,5-0,79</w:t>
            </w:r>
          </w:p>
        </w:tc>
      </w:tr>
      <w:tr w:rsidR="00C12418" w:rsidRPr="00356213" w14:paraId="13F945BD" w14:textId="77777777" w:rsidTr="007C5398">
        <w:tc>
          <w:tcPr>
            <w:tcW w:w="7508" w:type="dxa"/>
          </w:tcPr>
          <w:p w14:paraId="071D1092" w14:textId="77777777" w:rsidR="00C12418" w:rsidRPr="00356213" w:rsidRDefault="00C12418" w:rsidP="00C124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9"/>
                <w:szCs w:val="19"/>
              </w:rPr>
            </w:pPr>
            <w:r w:rsidRPr="00356213">
              <w:rPr>
                <w:sz w:val="19"/>
                <w:szCs w:val="19"/>
              </w:rPr>
              <w:t xml:space="preserve">Эффективная </w:t>
            </w:r>
          </w:p>
        </w:tc>
        <w:tc>
          <w:tcPr>
            <w:tcW w:w="1985" w:type="dxa"/>
          </w:tcPr>
          <w:p w14:paraId="01116917" w14:textId="77777777" w:rsidR="00C12418" w:rsidRPr="00356213" w:rsidRDefault="004C22CA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356213">
              <w:rPr>
                <w:sz w:val="19"/>
                <w:szCs w:val="19"/>
              </w:rPr>
              <w:t>0,8-1</w:t>
            </w:r>
          </w:p>
        </w:tc>
      </w:tr>
      <w:tr w:rsidR="00C12418" w:rsidRPr="00356213" w14:paraId="47850828" w14:textId="77777777" w:rsidTr="007C5398">
        <w:tc>
          <w:tcPr>
            <w:tcW w:w="7508" w:type="dxa"/>
          </w:tcPr>
          <w:p w14:paraId="5CF527D8" w14:textId="77777777" w:rsidR="00C12418" w:rsidRPr="00356213" w:rsidRDefault="00C12418" w:rsidP="00C124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9"/>
                <w:szCs w:val="19"/>
              </w:rPr>
            </w:pPr>
            <w:r w:rsidRPr="00356213">
              <w:rPr>
                <w:sz w:val="19"/>
                <w:szCs w:val="19"/>
              </w:rPr>
              <w:t>Высокоэф</w:t>
            </w:r>
            <w:r w:rsidR="004C22CA" w:rsidRPr="00356213">
              <w:rPr>
                <w:sz w:val="19"/>
                <w:szCs w:val="19"/>
              </w:rPr>
              <w:t>ф</w:t>
            </w:r>
            <w:r w:rsidRPr="00356213">
              <w:rPr>
                <w:sz w:val="19"/>
                <w:szCs w:val="19"/>
              </w:rPr>
              <w:t xml:space="preserve">ективная </w:t>
            </w:r>
          </w:p>
        </w:tc>
        <w:tc>
          <w:tcPr>
            <w:tcW w:w="1985" w:type="dxa"/>
          </w:tcPr>
          <w:p w14:paraId="44067A0C" w14:textId="77777777" w:rsidR="00C12418" w:rsidRPr="00356213" w:rsidRDefault="004C22CA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356213">
              <w:rPr>
                <w:sz w:val="19"/>
                <w:szCs w:val="19"/>
              </w:rPr>
              <w:t>Более 1</w:t>
            </w:r>
          </w:p>
        </w:tc>
      </w:tr>
    </w:tbl>
    <w:p w14:paraId="5596D2A7" w14:textId="77777777" w:rsidR="004C22CA" w:rsidRPr="00356213" w:rsidRDefault="004C22CA" w:rsidP="004C22C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14:paraId="161C2EA2" w14:textId="0995FC18" w:rsidR="00C12418" w:rsidRDefault="004C22CA" w:rsidP="007C539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56213">
        <w:rPr>
          <w:sz w:val="28"/>
          <w:szCs w:val="28"/>
        </w:rPr>
        <w:t>По итогам реализации муниципальной программы за 202</w:t>
      </w:r>
      <w:r w:rsidR="00A9607A" w:rsidRPr="00356213">
        <w:rPr>
          <w:sz w:val="28"/>
          <w:szCs w:val="28"/>
        </w:rPr>
        <w:t>3</w:t>
      </w:r>
      <w:r w:rsidRPr="00356213">
        <w:rPr>
          <w:sz w:val="28"/>
          <w:szCs w:val="28"/>
        </w:rPr>
        <w:t xml:space="preserve"> год, а также степени достижения целей и решения задач муниципальной программы считать уровень эффективности реализации муниципальной программы «Развитие культуры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A9607A" w:rsidRPr="00356213">
        <w:rPr>
          <w:sz w:val="28"/>
          <w:szCs w:val="28"/>
        </w:rPr>
        <w:t>3</w:t>
      </w:r>
      <w:r w:rsidRPr="00356213">
        <w:rPr>
          <w:sz w:val="28"/>
          <w:szCs w:val="28"/>
        </w:rPr>
        <w:t>-202</w:t>
      </w:r>
      <w:r w:rsidR="00A9607A" w:rsidRPr="00356213">
        <w:rPr>
          <w:sz w:val="28"/>
          <w:szCs w:val="28"/>
        </w:rPr>
        <w:t>8</w:t>
      </w:r>
      <w:r w:rsidRPr="00356213">
        <w:rPr>
          <w:sz w:val="28"/>
          <w:szCs w:val="28"/>
        </w:rPr>
        <w:t xml:space="preserve"> годы» за 202</w:t>
      </w:r>
      <w:r w:rsidR="00A9607A" w:rsidRPr="00356213">
        <w:rPr>
          <w:sz w:val="28"/>
          <w:szCs w:val="28"/>
        </w:rPr>
        <w:t>3</w:t>
      </w:r>
      <w:r w:rsidRPr="00356213">
        <w:rPr>
          <w:sz w:val="28"/>
          <w:szCs w:val="28"/>
        </w:rPr>
        <w:t xml:space="preserve"> год – эффективной.</w:t>
      </w:r>
    </w:p>
    <w:p w14:paraId="6A6FAC6E" w14:textId="77777777" w:rsidR="0067773D" w:rsidRDefault="0067773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sectPr w:rsidR="0067773D" w:rsidSect="009772B6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31FB3" w14:textId="77777777" w:rsidR="009772B6" w:rsidRDefault="009772B6">
      <w:r>
        <w:separator/>
      </w:r>
    </w:p>
  </w:endnote>
  <w:endnote w:type="continuationSeparator" w:id="0">
    <w:p w14:paraId="4BE7D695" w14:textId="77777777" w:rsidR="009772B6" w:rsidRDefault="00977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36F56" w14:textId="77777777" w:rsidR="009772B6" w:rsidRDefault="009772B6">
      <w:r>
        <w:separator/>
      </w:r>
    </w:p>
  </w:footnote>
  <w:footnote w:type="continuationSeparator" w:id="0">
    <w:p w14:paraId="0E5728AC" w14:textId="77777777" w:rsidR="009772B6" w:rsidRDefault="00977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988706"/>
      <w:docPartObj>
        <w:docPartGallery w:val="Page Numbers (Top of Page)"/>
        <w:docPartUnique/>
      </w:docPartObj>
    </w:sdtPr>
    <w:sdtContent>
      <w:p w14:paraId="40234FDA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25BB3AE2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E8CA" w14:textId="77777777" w:rsidR="000D294A" w:rsidRDefault="000D294A">
    <w:pPr>
      <w:pStyle w:val="a9"/>
      <w:jc w:val="center"/>
    </w:pPr>
  </w:p>
  <w:p w14:paraId="6F5B437A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549"/>
    <w:multiLevelType w:val="hybridMultilevel"/>
    <w:tmpl w:val="B5EA48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0D133758"/>
    <w:multiLevelType w:val="hybridMultilevel"/>
    <w:tmpl w:val="2AB83C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5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E63321"/>
    <w:multiLevelType w:val="hybridMultilevel"/>
    <w:tmpl w:val="68785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B7B7F"/>
    <w:multiLevelType w:val="hybridMultilevel"/>
    <w:tmpl w:val="B5EA4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966439"/>
    <w:multiLevelType w:val="hybridMultilevel"/>
    <w:tmpl w:val="6C708534"/>
    <w:lvl w:ilvl="0" w:tplc="7AF816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844DEB"/>
    <w:multiLevelType w:val="hybridMultilevel"/>
    <w:tmpl w:val="A2DC5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752D4"/>
    <w:multiLevelType w:val="hybridMultilevel"/>
    <w:tmpl w:val="53540E5C"/>
    <w:lvl w:ilvl="0" w:tplc="56CA149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2699735">
    <w:abstractNumId w:val="18"/>
  </w:num>
  <w:num w:numId="2" w16cid:durableId="642390818">
    <w:abstractNumId w:val="10"/>
  </w:num>
  <w:num w:numId="3" w16cid:durableId="1881279015">
    <w:abstractNumId w:val="26"/>
  </w:num>
  <w:num w:numId="4" w16cid:durableId="693111899">
    <w:abstractNumId w:val="28"/>
  </w:num>
  <w:num w:numId="5" w16cid:durableId="952783024">
    <w:abstractNumId w:val="8"/>
  </w:num>
  <w:num w:numId="6" w16cid:durableId="413016292">
    <w:abstractNumId w:val="2"/>
  </w:num>
  <w:num w:numId="7" w16cid:durableId="614991885">
    <w:abstractNumId w:val="4"/>
  </w:num>
  <w:num w:numId="8" w16cid:durableId="653609030">
    <w:abstractNumId w:val="21"/>
  </w:num>
  <w:num w:numId="9" w16cid:durableId="748697637">
    <w:abstractNumId w:val="7"/>
  </w:num>
  <w:num w:numId="10" w16cid:durableId="664823174">
    <w:abstractNumId w:val="1"/>
  </w:num>
  <w:num w:numId="11" w16cid:durableId="1400597300">
    <w:abstractNumId w:val="12"/>
  </w:num>
  <w:num w:numId="12" w16cid:durableId="996155094">
    <w:abstractNumId w:val="9"/>
  </w:num>
  <w:num w:numId="13" w16cid:durableId="1587613340">
    <w:abstractNumId w:val="11"/>
  </w:num>
  <w:num w:numId="14" w16cid:durableId="725839499">
    <w:abstractNumId w:val="19"/>
  </w:num>
  <w:num w:numId="15" w16cid:durableId="327439777">
    <w:abstractNumId w:val="22"/>
  </w:num>
  <w:num w:numId="16" w16cid:durableId="775903357">
    <w:abstractNumId w:val="16"/>
  </w:num>
  <w:num w:numId="17" w16cid:durableId="9630790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5999954">
    <w:abstractNumId w:val="14"/>
  </w:num>
  <w:num w:numId="19" w16cid:durableId="1267079434">
    <w:abstractNumId w:val="6"/>
  </w:num>
  <w:num w:numId="20" w16cid:durableId="114643136">
    <w:abstractNumId w:val="25"/>
  </w:num>
  <w:num w:numId="21" w16cid:durableId="217518047">
    <w:abstractNumId w:val="24"/>
  </w:num>
  <w:num w:numId="22" w16cid:durableId="1951204285">
    <w:abstractNumId w:val="15"/>
  </w:num>
  <w:num w:numId="23" w16cid:durableId="618991618">
    <w:abstractNumId w:val="27"/>
  </w:num>
  <w:num w:numId="24" w16cid:durableId="501355345">
    <w:abstractNumId w:val="13"/>
  </w:num>
  <w:num w:numId="25" w16cid:durableId="1822035360">
    <w:abstractNumId w:val="17"/>
  </w:num>
  <w:num w:numId="26" w16cid:durableId="1950503819">
    <w:abstractNumId w:val="0"/>
  </w:num>
  <w:num w:numId="27" w16cid:durableId="1681464773">
    <w:abstractNumId w:val="23"/>
  </w:num>
  <w:num w:numId="28" w16cid:durableId="1167868469">
    <w:abstractNumId w:val="20"/>
  </w:num>
  <w:num w:numId="29" w16cid:durableId="20234358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3368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5B8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88A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384"/>
    <w:rsid w:val="001066F9"/>
    <w:rsid w:val="00106909"/>
    <w:rsid w:val="00106AC8"/>
    <w:rsid w:val="00107715"/>
    <w:rsid w:val="0010799D"/>
    <w:rsid w:val="00107D99"/>
    <w:rsid w:val="00112975"/>
    <w:rsid w:val="00112ED0"/>
    <w:rsid w:val="00113AC4"/>
    <w:rsid w:val="00115F57"/>
    <w:rsid w:val="001168A2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1FEE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5D6E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389E"/>
    <w:rsid w:val="0027401C"/>
    <w:rsid w:val="0027427A"/>
    <w:rsid w:val="00274BC3"/>
    <w:rsid w:val="00275B90"/>
    <w:rsid w:val="00276251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489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8DA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5AB2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2FED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213"/>
    <w:rsid w:val="0035659A"/>
    <w:rsid w:val="0035702F"/>
    <w:rsid w:val="003573C0"/>
    <w:rsid w:val="00357916"/>
    <w:rsid w:val="00363F55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1CB4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0BEE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E79"/>
    <w:rsid w:val="0047310E"/>
    <w:rsid w:val="004740D8"/>
    <w:rsid w:val="004753C7"/>
    <w:rsid w:val="00475DB3"/>
    <w:rsid w:val="004763B7"/>
    <w:rsid w:val="0047697C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2CA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4528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8CF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4FC4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3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0915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1DDE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73D"/>
    <w:rsid w:val="00677BF4"/>
    <w:rsid w:val="00677C5A"/>
    <w:rsid w:val="00677D7E"/>
    <w:rsid w:val="00677FE8"/>
    <w:rsid w:val="0068095C"/>
    <w:rsid w:val="00681123"/>
    <w:rsid w:val="006825B2"/>
    <w:rsid w:val="00682CA1"/>
    <w:rsid w:val="006843B1"/>
    <w:rsid w:val="0068447D"/>
    <w:rsid w:val="006845ED"/>
    <w:rsid w:val="0068490E"/>
    <w:rsid w:val="00692805"/>
    <w:rsid w:val="0069298B"/>
    <w:rsid w:val="00695CA0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1D8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6ED4"/>
    <w:rsid w:val="00737969"/>
    <w:rsid w:val="00737E24"/>
    <w:rsid w:val="0074026A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912"/>
    <w:rsid w:val="00780FC3"/>
    <w:rsid w:val="007813F3"/>
    <w:rsid w:val="00781506"/>
    <w:rsid w:val="0078226A"/>
    <w:rsid w:val="00783368"/>
    <w:rsid w:val="00785458"/>
    <w:rsid w:val="00785799"/>
    <w:rsid w:val="0078596F"/>
    <w:rsid w:val="007863D3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4E86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398"/>
    <w:rsid w:val="007C5729"/>
    <w:rsid w:val="007C64B6"/>
    <w:rsid w:val="007C7542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1D9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43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965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15A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4EE4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660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2B6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930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1FB9"/>
    <w:rsid w:val="00A229D0"/>
    <w:rsid w:val="00A22CAD"/>
    <w:rsid w:val="00A239B6"/>
    <w:rsid w:val="00A244E8"/>
    <w:rsid w:val="00A24E25"/>
    <w:rsid w:val="00A24ED5"/>
    <w:rsid w:val="00A2503F"/>
    <w:rsid w:val="00A2517F"/>
    <w:rsid w:val="00A25627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37C35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07A"/>
    <w:rsid w:val="00A965CE"/>
    <w:rsid w:val="00A9693E"/>
    <w:rsid w:val="00A97216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34EF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4C6E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454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95D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2AD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A90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AB6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322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45A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ADF"/>
    <w:rsid w:val="00C10E0C"/>
    <w:rsid w:val="00C10E6D"/>
    <w:rsid w:val="00C11205"/>
    <w:rsid w:val="00C12418"/>
    <w:rsid w:val="00C13845"/>
    <w:rsid w:val="00C139AF"/>
    <w:rsid w:val="00C15037"/>
    <w:rsid w:val="00C155EA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0C00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5F6F"/>
    <w:rsid w:val="00CC7558"/>
    <w:rsid w:val="00CD0181"/>
    <w:rsid w:val="00CD03D3"/>
    <w:rsid w:val="00CD04AF"/>
    <w:rsid w:val="00CD1D9F"/>
    <w:rsid w:val="00CD3929"/>
    <w:rsid w:val="00CD3F11"/>
    <w:rsid w:val="00CD468B"/>
    <w:rsid w:val="00CD47ED"/>
    <w:rsid w:val="00CD4E07"/>
    <w:rsid w:val="00CD4ECA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47C05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A1476"/>
    <w:rsid w:val="00DA211E"/>
    <w:rsid w:val="00DA21B3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DB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1554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4BBB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C1F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3D99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693"/>
    <w:rsid w:val="00F817C5"/>
    <w:rsid w:val="00F8210E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05D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2734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0A21D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  <w:style w:type="paragraph" w:styleId="3">
    <w:name w:val="Body Text 3"/>
    <w:basedOn w:val="a0"/>
    <w:link w:val="30"/>
    <w:unhideWhenUsed/>
    <w:rsid w:val="002B48D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2B48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2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348</TotalTime>
  <Pages>11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13931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56</cp:revision>
  <cp:lastPrinted>2023-05-29T10:01:00Z</cp:lastPrinted>
  <dcterms:created xsi:type="dcterms:W3CDTF">2023-05-26T06:38:00Z</dcterms:created>
  <dcterms:modified xsi:type="dcterms:W3CDTF">2024-03-21T07:40:00Z</dcterms:modified>
</cp:coreProperties>
</file>